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7FBDFD" w14:textId="77777777" w:rsidR="00297427" w:rsidRPr="009739D1" w:rsidRDefault="003E4F7E" w:rsidP="00AA3D46">
      <w:pPr>
        <w:jc w:val="center"/>
        <w:rPr>
          <w:sz w:val="22"/>
          <w:szCs w:val="22"/>
        </w:rPr>
      </w:pPr>
      <w:r w:rsidRPr="009739D1">
        <w:rPr>
          <w:noProof/>
          <w:color w:val="FF0000"/>
          <w:sz w:val="22"/>
        </w:rPr>
        <w:drawing>
          <wp:inline distT="0" distB="0" distL="0" distR="0" wp14:anchorId="4602C7DA" wp14:editId="73B9CC5C">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24A86C27" w14:textId="77777777" w:rsidR="00297427" w:rsidRPr="009739D1" w:rsidRDefault="00297427" w:rsidP="00F1450E">
      <w:pPr>
        <w:pStyle w:val="Heading1"/>
      </w:pPr>
      <w:r w:rsidRPr="009739D1">
        <w:t>WATER UTILITY TARIFF</w:t>
      </w:r>
    </w:p>
    <w:p w14:paraId="6C49D474" w14:textId="77777777" w:rsidR="00297427" w:rsidRPr="009739D1" w:rsidRDefault="00994304" w:rsidP="00F1450E">
      <w:pPr>
        <w:pStyle w:val="Heading1"/>
      </w:pPr>
      <w:r w:rsidRPr="009739D1">
        <w:t xml:space="preserve">Docket Number </w:t>
      </w:r>
      <w:r w:rsidR="00A61008" w:rsidRPr="009739D1">
        <w:rPr>
          <w:color w:val="FF0000"/>
        </w:rPr>
        <w:t>&lt;Docket #&gt;</w:t>
      </w:r>
    </w:p>
    <w:p w14:paraId="6768607F" w14:textId="77777777" w:rsidR="00994304" w:rsidRPr="009739D1" w:rsidRDefault="00994304" w:rsidP="00AA3D46">
      <w:pPr>
        <w:rPr>
          <w:sz w:val="22"/>
          <w:szCs w:val="22"/>
          <w:u w:val="single"/>
        </w:rPr>
      </w:pPr>
    </w:p>
    <w:p w14:paraId="2A4AD9CE" w14:textId="77777777" w:rsidR="00994304" w:rsidRPr="009739D1" w:rsidRDefault="00994304" w:rsidP="00AA3D46">
      <w:pPr>
        <w:rPr>
          <w:sz w:val="22"/>
          <w:szCs w:val="22"/>
          <w:u w:val="single"/>
        </w:rPr>
      </w:pPr>
    </w:p>
    <w:p w14:paraId="14927C5F" w14:textId="77777777" w:rsidR="006F1035" w:rsidRPr="009739D1" w:rsidRDefault="003701D6" w:rsidP="00AA3D46">
      <w:pPr>
        <w:tabs>
          <w:tab w:val="right" w:pos="9532"/>
        </w:tabs>
        <w:rPr>
          <w:sz w:val="22"/>
          <w:szCs w:val="22"/>
          <w:u w:val="single"/>
        </w:rPr>
      </w:pPr>
      <w:r w:rsidRPr="009739D1">
        <w:rPr>
          <w:color w:val="FF0000"/>
          <w:sz w:val="22"/>
          <w:szCs w:val="22"/>
          <w:u w:val="single"/>
        </w:rPr>
        <w:t>&lt;Utility Name&gt;</w:t>
      </w:r>
      <w:r w:rsidR="00297427" w:rsidRPr="009739D1">
        <w:rPr>
          <w:sz w:val="22"/>
          <w:szCs w:val="22"/>
        </w:rPr>
        <w:tab/>
      </w:r>
      <w:r w:rsidRPr="009739D1">
        <w:rPr>
          <w:color w:val="FF0000"/>
          <w:sz w:val="22"/>
          <w:szCs w:val="22"/>
          <w:u w:val="single"/>
        </w:rPr>
        <w:t>&lt;Business Address&gt;</w:t>
      </w:r>
    </w:p>
    <w:p w14:paraId="52B9F565" w14:textId="77777777" w:rsidR="006F1035" w:rsidRPr="009739D1" w:rsidRDefault="006F1035" w:rsidP="00AA3D46">
      <w:pPr>
        <w:tabs>
          <w:tab w:val="right" w:pos="9532"/>
        </w:tabs>
        <w:rPr>
          <w:sz w:val="18"/>
          <w:szCs w:val="18"/>
        </w:rPr>
      </w:pPr>
      <w:r w:rsidRPr="009739D1">
        <w:rPr>
          <w:sz w:val="18"/>
          <w:szCs w:val="18"/>
        </w:rPr>
        <w:t>(Utility Name)</w:t>
      </w:r>
      <w:r w:rsidRPr="009739D1">
        <w:rPr>
          <w:sz w:val="18"/>
          <w:szCs w:val="18"/>
        </w:rPr>
        <w:tab/>
        <w:t>(Business Address)</w:t>
      </w:r>
    </w:p>
    <w:p w14:paraId="4307F5F6" w14:textId="77777777" w:rsidR="006F1035" w:rsidRPr="009739D1" w:rsidRDefault="006F1035" w:rsidP="00AA3D46">
      <w:pPr>
        <w:rPr>
          <w:sz w:val="22"/>
          <w:szCs w:val="22"/>
        </w:rPr>
      </w:pPr>
    </w:p>
    <w:p w14:paraId="2373C924" w14:textId="77777777" w:rsidR="006F1035" w:rsidRPr="009739D1" w:rsidRDefault="003701D6" w:rsidP="00AA3D46">
      <w:pPr>
        <w:tabs>
          <w:tab w:val="right" w:pos="9532"/>
        </w:tabs>
        <w:rPr>
          <w:sz w:val="22"/>
          <w:szCs w:val="22"/>
        </w:rPr>
      </w:pPr>
      <w:r w:rsidRPr="009739D1">
        <w:rPr>
          <w:color w:val="FF0000"/>
          <w:sz w:val="22"/>
          <w:szCs w:val="22"/>
          <w:u w:val="single"/>
        </w:rPr>
        <w:t>&lt;City, State Zip Code&gt;</w:t>
      </w:r>
      <w:r w:rsidR="006F1035" w:rsidRPr="009739D1">
        <w:rPr>
          <w:sz w:val="22"/>
          <w:szCs w:val="22"/>
        </w:rPr>
        <w:tab/>
      </w:r>
      <w:r w:rsidRPr="009739D1">
        <w:rPr>
          <w:color w:val="FF0000"/>
          <w:sz w:val="22"/>
          <w:szCs w:val="22"/>
          <w:u w:val="single"/>
        </w:rPr>
        <w:t>&lt;Area Code/ Telephone Number&gt;</w:t>
      </w:r>
    </w:p>
    <w:p w14:paraId="2BF83DB3" w14:textId="77777777" w:rsidR="006F1035" w:rsidRPr="009739D1" w:rsidRDefault="006F1035" w:rsidP="00AA3D46">
      <w:pPr>
        <w:tabs>
          <w:tab w:val="right" w:pos="9532"/>
        </w:tabs>
        <w:rPr>
          <w:sz w:val="18"/>
          <w:szCs w:val="18"/>
        </w:rPr>
      </w:pPr>
      <w:r w:rsidRPr="009739D1">
        <w:rPr>
          <w:sz w:val="18"/>
          <w:szCs w:val="18"/>
        </w:rPr>
        <w:t>(City, State, Zip Code)</w:t>
      </w:r>
      <w:r w:rsidRPr="009739D1">
        <w:rPr>
          <w:sz w:val="18"/>
          <w:szCs w:val="18"/>
        </w:rPr>
        <w:tab/>
        <w:t>(Area Code/Telephone)</w:t>
      </w:r>
    </w:p>
    <w:p w14:paraId="6D63CAC6" w14:textId="77777777" w:rsidR="00297427" w:rsidRPr="009739D1" w:rsidRDefault="00297427" w:rsidP="00AA3D46">
      <w:pPr>
        <w:tabs>
          <w:tab w:val="right" w:pos="9360"/>
        </w:tabs>
        <w:rPr>
          <w:sz w:val="22"/>
          <w:szCs w:val="22"/>
        </w:rPr>
      </w:pPr>
    </w:p>
    <w:p w14:paraId="7E4F4ECE" w14:textId="77777777" w:rsidR="006B4426" w:rsidRPr="00BC1E1D" w:rsidRDefault="006B4426" w:rsidP="006B4426">
      <w:pPr>
        <w:pStyle w:val="NoSpacing"/>
        <w:rPr>
          <w:b/>
        </w:rPr>
      </w:pPr>
      <w:r w:rsidRPr="00BC1E1D">
        <w:rPr>
          <w:b/>
        </w:rPr>
        <w:t>Temporary Manager Contact Information</w:t>
      </w:r>
    </w:p>
    <w:p w14:paraId="1D5C34AB" w14:textId="77777777" w:rsidR="006B4426" w:rsidRPr="009739D1" w:rsidRDefault="006B4426" w:rsidP="006B4426">
      <w:pPr>
        <w:tabs>
          <w:tab w:val="right" w:pos="9532"/>
        </w:tabs>
        <w:rPr>
          <w:sz w:val="22"/>
          <w:szCs w:val="22"/>
          <w:u w:val="single"/>
        </w:rPr>
      </w:pPr>
      <w:r w:rsidRPr="009739D1">
        <w:rPr>
          <w:color w:val="FF0000"/>
          <w:sz w:val="22"/>
          <w:szCs w:val="22"/>
          <w:u w:val="single"/>
        </w:rPr>
        <w:t>&lt;Utility Name&gt;</w:t>
      </w:r>
      <w:r w:rsidRPr="009739D1">
        <w:rPr>
          <w:sz w:val="22"/>
          <w:szCs w:val="22"/>
        </w:rPr>
        <w:tab/>
      </w:r>
      <w:r w:rsidRPr="009739D1">
        <w:rPr>
          <w:color w:val="FF0000"/>
          <w:sz w:val="22"/>
          <w:szCs w:val="22"/>
          <w:u w:val="single"/>
        </w:rPr>
        <w:t>&lt;Business Address&gt;</w:t>
      </w:r>
    </w:p>
    <w:p w14:paraId="755D562A" w14:textId="77777777" w:rsidR="006B4426" w:rsidRPr="009739D1" w:rsidRDefault="006B4426" w:rsidP="006B4426">
      <w:pPr>
        <w:tabs>
          <w:tab w:val="right" w:pos="9532"/>
        </w:tabs>
        <w:rPr>
          <w:sz w:val="18"/>
          <w:szCs w:val="18"/>
        </w:rPr>
      </w:pPr>
      <w:r w:rsidRPr="009739D1">
        <w:rPr>
          <w:sz w:val="18"/>
          <w:szCs w:val="18"/>
        </w:rPr>
        <w:t>(Utility Name)</w:t>
      </w:r>
      <w:r w:rsidRPr="009739D1">
        <w:rPr>
          <w:sz w:val="18"/>
          <w:szCs w:val="18"/>
        </w:rPr>
        <w:tab/>
        <w:t>(Business Address)</w:t>
      </w:r>
    </w:p>
    <w:p w14:paraId="18BF857E" w14:textId="77777777" w:rsidR="006B4426" w:rsidRPr="009739D1" w:rsidRDefault="006B4426" w:rsidP="006B4426">
      <w:pPr>
        <w:rPr>
          <w:sz w:val="22"/>
          <w:szCs w:val="22"/>
        </w:rPr>
      </w:pPr>
    </w:p>
    <w:p w14:paraId="0670EC8C" w14:textId="77777777" w:rsidR="006B4426" w:rsidRPr="009739D1" w:rsidRDefault="006B4426" w:rsidP="006B4426">
      <w:pPr>
        <w:tabs>
          <w:tab w:val="right" w:pos="9532"/>
        </w:tabs>
        <w:rPr>
          <w:sz w:val="22"/>
          <w:szCs w:val="22"/>
        </w:rPr>
      </w:pPr>
      <w:r w:rsidRPr="009739D1">
        <w:rPr>
          <w:color w:val="FF0000"/>
          <w:sz w:val="22"/>
          <w:szCs w:val="22"/>
          <w:u w:val="single"/>
        </w:rPr>
        <w:t>&lt;City, State Zip Code&gt;</w:t>
      </w:r>
      <w:r w:rsidRPr="009739D1">
        <w:rPr>
          <w:sz w:val="22"/>
          <w:szCs w:val="22"/>
        </w:rPr>
        <w:tab/>
      </w:r>
      <w:r w:rsidRPr="009739D1">
        <w:rPr>
          <w:color w:val="FF0000"/>
          <w:sz w:val="22"/>
          <w:szCs w:val="22"/>
          <w:u w:val="single"/>
        </w:rPr>
        <w:t>&lt;Area Code/ Telephone Number&gt;</w:t>
      </w:r>
    </w:p>
    <w:p w14:paraId="352F6C0F" w14:textId="77777777" w:rsidR="006B4426" w:rsidRPr="009739D1" w:rsidRDefault="006B4426" w:rsidP="006B4426">
      <w:pPr>
        <w:tabs>
          <w:tab w:val="right" w:pos="9532"/>
        </w:tabs>
        <w:rPr>
          <w:sz w:val="18"/>
          <w:szCs w:val="18"/>
        </w:rPr>
      </w:pPr>
      <w:r w:rsidRPr="009739D1">
        <w:rPr>
          <w:sz w:val="18"/>
          <w:szCs w:val="18"/>
        </w:rPr>
        <w:t>(City, State, Zip Code)</w:t>
      </w:r>
      <w:r w:rsidRPr="009739D1">
        <w:rPr>
          <w:sz w:val="18"/>
          <w:szCs w:val="18"/>
        </w:rPr>
        <w:tab/>
        <w:t>(Area Code/Telephone)</w:t>
      </w:r>
    </w:p>
    <w:p w14:paraId="0CE5D91D" w14:textId="77777777" w:rsidR="006B4426" w:rsidRDefault="006B4426" w:rsidP="00AA3D46">
      <w:pPr>
        <w:rPr>
          <w:sz w:val="22"/>
          <w:szCs w:val="22"/>
        </w:rPr>
      </w:pPr>
    </w:p>
    <w:p w14:paraId="28670A76" w14:textId="3A86EBB1" w:rsidR="00297427" w:rsidRPr="009739D1" w:rsidRDefault="00297427" w:rsidP="00AA3D46">
      <w:pPr>
        <w:rPr>
          <w:sz w:val="22"/>
          <w:szCs w:val="22"/>
        </w:rPr>
      </w:pPr>
      <w:r w:rsidRPr="009739D1">
        <w:rPr>
          <w:sz w:val="22"/>
          <w:szCs w:val="22"/>
        </w:rPr>
        <w:t>This tariff is effective for utility operations under the following Certificate of Convenience and Necessity:</w:t>
      </w:r>
    </w:p>
    <w:p w14:paraId="14092683" w14:textId="77777777" w:rsidR="00297427" w:rsidRPr="009739D1" w:rsidRDefault="00297427" w:rsidP="00AA3D46">
      <w:pPr>
        <w:rPr>
          <w:sz w:val="22"/>
          <w:szCs w:val="22"/>
          <w:u w:val="single"/>
        </w:rPr>
      </w:pPr>
    </w:p>
    <w:p w14:paraId="3E173AAB" w14:textId="77777777" w:rsidR="00297427" w:rsidRPr="009739D1" w:rsidRDefault="003701D6" w:rsidP="00AA3D46">
      <w:pPr>
        <w:rPr>
          <w:color w:val="FF0000"/>
          <w:sz w:val="22"/>
          <w:szCs w:val="22"/>
          <w:u w:val="single"/>
        </w:rPr>
      </w:pPr>
      <w:r w:rsidRPr="009739D1">
        <w:rPr>
          <w:color w:val="FF0000"/>
          <w:sz w:val="22"/>
          <w:szCs w:val="22"/>
          <w:u w:val="single"/>
        </w:rPr>
        <w:t>&lt;CCN Number&gt;</w:t>
      </w:r>
    </w:p>
    <w:p w14:paraId="1C328C1D" w14:textId="77777777" w:rsidR="003701D6" w:rsidRPr="009739D1" w:rsidRDefault="003701D6" w:rsidP="00AA3D46">
      <w:pPr>
        <w:rPr>
          <w:sz w:val="22"/>
          <w:szCs w:val="22"/>
        </w:rPr>
      </w:pPr>
    </w:p>
    <w:p w14:paraId="5A35EDC7" w14:textId="77777777" w:rsidR="00297427" w:rsidRPr="009739D1" w:rsidRDefault="00297427" w:rsidP="00AA3D46">
      <w:pPr>
        <w:rPr>
          <w:sz w:val="22"/>
          <w:szCs w:val="22"/>
        </w:rPr>
      </w:pPr>
      <w:r w:rsidRPr="009739D1">
        <w:rPr>
          <w:sz w:val="22"/>
          <w:szCs w:val="22"/>
        </w:rPr>
        <w:t>This tariff is effective in the following count</w:t>
      </w:r>
      <w:r w:rsidR="003701D6" w:rsidRPr="009739D1">
        <w:rPr>
          <w:sz w:val="22"/>
          <w:szCs w:val="22"/>
        </w:rPr>
        <w:t>y(</w:t>
      </w:r>
      <w:proofErr w:type="spellStart"/>
      <w:r w:rsidRPr="009739D1">
        <w:rPr>
          <w:sz w:val="22"/>
          <w:szCs w:val="22"/>
        </w:rPr>
        <w:t>ies</w:t>
      </w:r>
      <w:proofErr w:type="spellEnd"/>
      <w:r w:rsidR="003701D6" w:rsidRPr="009739D1">
        <w:rPr>
          <w:sz w:val="22"/>
          <w:szCs w:val="22"/>
        </w:rPr>
        <w:t>)</w:t>
      </w:r>
      <w:r w:rsidRPr="009739D1">
        <w:rPr>
          <w:sz w:val="22"/>
          <w:szCs w:val="22"/>
        </w:rPr>
        <w:t>:</w:t>
      </w:r>
    </w:p>
    <w:p w14:paraId="61EFE2CD" w14:textId="77777777" w:rsidR="00297427" w:rsidRPr="009739D1" w:rsidRDefault="00297427" w:rsidP="00AA3D46">
      <w:pPr>
        <w:rPr>
          <w:sz w:val="22"/>
          <w:szCs w:val="22"/>
          <w:u w:val="single"/>
        </w:rPr>
      </w:pPr>
    </w:p>
    <w:p w14:paraId="4ADCC7CF" w14:textId="77777777" w:rsidR="00297427" w:rsidRPr="009739D1" w:rsidRDefault="003701D6" w:rsidP="00AA3D46">
      <w:pPr>
        <w:rPr>
          <w:color w:val="FF0000"/>
          <w:sz w:val="22"/>
          <w:szCs w:val="22"/>
          <w:u w:val="single"/>
        </w:rPr>
      </w:pPr>
      <w:r w:rsidRPr="009739D1">
        <w:rPr>
          <w:color w:val="FF0000"/>
          <w:sz w:val="22"/>
          <w:szCs w:val="22"/>
          <w:u w:val="single"/>
        </w:rPr>
        <w:t>&lt;County(</w:t>
      </w:r>
      <w:proofErr w:type="spellStart"/>
      <w:r w:rsidRPr="009739D1">
        <w:rPr>
          <w:color w:val="FF0000"/>
          <w:sz w:val="22"/>
          <w:szCs w:val="22"/>
          <w:u w:val="single"/>
        </w:rPr>
        <w:t>ies</w:t>
      </w:r>
      <w:proofErr w:type="spellEnd"/>
      <w:r w:rsidRPr="009739D1">
        <w:rPr>
          <w:color w:val="FF0000"/>
          <w:sz w:val="22"/>
          <w:szCs w:val="22"/>
          <w:u w:val="single"/>
        </w:rPr>
        <w:t>)&gt;</w:t>
      </w:r>
    </w:p>
    <w:p w14:paraId="12EA3B46" w14:textId="77777777" w:rsidR="003701D6" w:rsidRPr="009739D1" w:rsidRDefault="003701D6" w:rsidP="00AA3D46">
      <w:pPr>
        <w:rPr>
          <w:sz w:val="22"/>
          <w:szCs w:val="22"/>
        </w:rPr>
      </w:pPr>
    </w:p>
    <w:p w14:paraId="3EF0B58F" w14:textId="77777777" w:rsidR="00F1450E" w:rsidRPr="009739D1" w:rsidRDefault="00F1450E" w:rsidP="00F1450E">
      <w:pPr>
        <w:rPr>
          <w:sz w:val="22"/>
          <w:szCs w:val="22"/>
        </w:rPr>
      </w:pPr>
      <w:r w:rsidRPr="009739D1">
        <w:rPr>
          <w:sz w:val="22"/>
          <w:szCs w:val="22"/>
        </w:rPr>
        <w:t>This tariff is effective in the following cities or unincorporated towns (if any):</w:t>
      </w:r>
    </w:p>
    <w:p w14:paraId="33721394" w14:textId="77777777" w:rsidR="00F1450E" w:rsidRPr="009739D1" w:rsidRDefault="00F1450E" w:rsidP="00F1450E">
      <w:pPr>
        <w:rPr>
          <w:sz w:val="22"/>
          <w:szCs w:val="22"/>
        </w:rPr>
      </w:pPr>
    </w:p>
    <w:p w14:paraId="3A65EC6F" w14:textId="77777777" w:rsidR="00F1450E" w:rsidRPr="009739D1" w:rsidRDefault="00F1450E" w:rsidP="00F1450E">
      <w:pPr>
        <w:rPr>
          <w:sz w:val="22"/>
          <w:szCs w:val="22"/>
        </w:rPr>
      </w:pPr>
      <w:r w:rsidRPr="009739D1">
        <w:rPr>
          <w:color w:val="FF0000"/>
          <w:sz w:val="22"/>
          <w:szCs w:val="22"/>
          <w:u w:val="single"/>
        </w:rPr>
        <w:t>&lt;Subdivisions/PWS IDs/Wastewater Permits&gt;</w:t>
      </w:r>
    </w:p>
    <w:p w14:paraId="732C25BA" w14:textId="77777777" w:rsidR="00F1450E" w:rsidRPr="009739D1" w:rsidRDefault="00F1450E" w:rsidP="00AA3D46">
      <w:pPr>
        <w:rPr>
          <w:sz w:val="22"/>
          <w:szCs w:val="22"/>
        </w:rPr>
      </w:pPr>
    </w:p>
    <w:p w14:paraId="7FB054BE" w14:textId="77777777" w:rsidR="00297427" w:rsidRPr="009739D1" w:rsidRDefault="00297427" w:rsidP="00AA3D46">
      <w:pPr>
        <w:rPr>
          <w:sz w:val="22"/>
          <w:szCs w:val="22"/>
        </w:rPr>
      </w:pPr>
      <w:r w:rsidRPr="009739D1">
        <w:rPr>
          <w:sz w:val="22"/>
          <w:szCs w:val="22"/>
        </w:rPr>
        <w:t>This tariff is effective in the following subdivisions or systems:</w:t>
      </w:r>
    </w:p>
    <w:p w14:paraId="2AAFE6C0" w14:textId="77777777" w:rsidR="00100A10" w:rsidRPr="009739D1" w:rsidRDefault="00100A10" w:rsidP="00AA3D46">
      <w:pPr>
        <w:rPr>
          <w:sz w:val="22"/>
          <w:szCs w:val="22"/>
        </w:rPr>
      </w:pPr>
    </w:p>
    <w:p w14:paraId="3934129E" w14:textId="77777777" w:rsidR="00E87F86" w:rsidRPr="009739D1" w:rsidRDefault="003701D6" w:rsidP="00AA3D46">
      <w:pPr>
        <w:rPr>
          <w:sz w:val="22"/>
          <w:szCs w:val="22"/>
        </w:rPr>
      </w:pPr>
      <w:r w:rsidRPr="009739D1">
        <w:rPr>
          <w:color w:val="FF0000"/>
          <w:sz w:val="22"/>
          <w:szCs w:val="22"/>
          <w:u w:val="single"/>
        </w:rPr>
        <w:t>&lt;Subdivisions/PWS IDs/Wastewater Permits&gt;</w:t>
      </w:r>
    </w:p>
    <w:p w14:paraId="1DBAFA16" w14:textId="77777777" w:rsidR="00E2134C" w:rsidRPr="009739D1" w:rsidRDefault="00E2134C" w:rsidP="00AA3D46">
      <w:pPr>
        <w:rPr>
          <w:sz w:val="22"/>
          <w:szCs w:val="22"/>
        </w:rPr>
      </w:pPr>
    </w:p>
    <w:p w14:paraId="2918EACC" w14:textId="77777777" w:rsidR="00E2134C" w:rsidRPr="009739D1" w:rsidRDefault="00E2134C" w:rsidP="00AA3D46">
      <w:pPr>
        <w:rPr>
          <w:sz w:val="22"/>
          <w:szCs w:val="22"/>
        </w:rPr>
      </w:pPr>
      <w:r w:rsidRPr="009739D1">
        <w:rPr>
          <w:sz w:val="22"/>
          <w:szCs w:val="22"/>
        </w:rPr>
        <w:t>TABLE OF CONTENTS</w:t>
      </w:r>
    </w:p>
    <w:p w14:paraId="3BF44E8E" w14:textId="77777777" w:rsidR="00E2134C" w:rsidRPr="009739D1" w:rsidRDefault="00E2134C" w:rsidP="00AA3D46">
      <w:pPr>
        <w:rPr>
          <w:sz w:val="22"/>
          <w:szCs w:val="22"/>
        </w:rPr>
      </w:pPr>
      <w:r w:rsidRPr="009739D1">
        <w:rPr>
          <w:sz w:val="22"/>
          <w:szCs w:val="22"/>
        </w:rPr>
        <w:t>The above utility lists the following sections of its tariff (if additional pages are needed for a section, all pages should be numbered consecutively):</w:t>
      </w:r>
    </w:p>
    <w:p w14:paraId="26766B23" w14:textId="77777777" w:rsidR="00E2134C" w:rsidRPr="009739D1" w:rsidRDefault="00E2134C" w:rsidP="00AA3D46">
      <w:pPr>
        <w:rPr>
          <w:sz w:val="22"/>
          <w:szCs w:val="22"/>
        </w:rPr>
      </w:pPr>
    </w:p>
    <w:p w14:paraId="27F8F77B" w14:textId="77777777" w:rsidR="00E2134C" w:rsidRPr="009739D1" w:rsidRDefault="00E2134C" w:rsidP="00AA3D46">
      <w:pPr>
        <w:tabs>
          <w:tab w:val="right" w:leader="dot" w:pos="8640"/>
        </w:tabs>
        <w:ind w:right="720" w:firstLine="720"/>
        <w:rPr>
          <w:sz w:val="22"/>
          <w:szCs w:val="22"/>
        </w:rPr>
      </w:pPr>
      <w:r w:rsidRPr="009739D1">
        <w:rPr>
          <w:sz w:val="22"/>
          <w:szCs w:val="22"/>
        </w:rPr>
        <w:t>SECTION 1.0 -- RATE SCHEDULE</w:t>
      </w:r>
      <w:r w:rsidRPr="009739D1">
        <w:rPr>
          <w:sz w:val="22"/>
          <w:szCs w:val="22"/>
        </w:rPr>
        <w:tab/>
      </w:r>
      <w:r w:rsidR="00A81C40" w:rsidRPr="009739D1">
        <w:rPr>
          <w:sz w:val="22"/>
          <w:szCs w:val="22"/>
        </w:rPr>
        <w:fldChar w:fldCharType="begin"/>
      </w:r>
      <w:r w:rsidR="00A81C40" w:rsidRPr="009739D1">
        <w:rPr>
          <w:sz w:val="22"/>
          <w:szCs w:val="22"/>
        </w:rPr>
        <w:instrText xml:space="preserve"> PAGEREF _Ref454181791 \h </w:instrText>
      </w:r>
      <w:r w:rsidR="00A81C40" w:rsidRPr="009739D1">
        <w:rPr>
          <w:sz w:val="22"/>
          <w:szCs w:val="22"/>
        </w:rPr>
      </w:r>
      <w:r w:rsidR="00A81C40" w:rsidRPr="009739D1">
        <w:rPr>
          <w:sz w:val="22"/>
          <w:szCs w:val="22"/>
        </w:rPr>
        <w:fldChar w:fldCharType="separate"/>
      </w:r>
      <w:r w:rsidR="004C39DA">
        <w:rPr>
          <w:noProof/>
          <w:sz w:val="22"/>
          <w:szCs w:val="22"/>
        </w:rPr>
        <w:t>2</w:t>
      </w:r>
      <w:r w:rsidR="00A81C40" w:rsidRPr="009739D1">
        <w:rPr>
          <w:sz w:val="22"/>
          <w:szCs w:val="22"/>
        </w:rPr>
        <w:fldChar w:fldCharType="end"/>
      </w:r>
    </w:p>
    <w:p w14:paraId="153AF464" w14:textId="77777777" w:rsidR="00E2134C" w:rsidRPr="009739D1" w:rsidRDefault="00E2134C" w:rsidP="00AA3D46">
      <w:pPr>
        <w:tabs>
          <w:tab w:val="right" w:leader="dot" w:pos="8640"/>
        </w:tabs>
        <w:ind w:right="720" w:firstLine="720"/>
        <w:rPr>
          <w:sz w:val="22"/>
          <w:szCs w:val="22"/>
        </w:rPr>
      </w:pPr>
      <w:r w:rsidRPr="009739D1">
        <w:rPr>
          <w:sz w:val="22"/>
          <w:szCs w:val="22"/>
        </w:rPr>
        <w:t>SECTION 2.0 -- SERVICE RULES AND POLICIES</w:t>
      </w:r>
      <w:r w:rsidRPr="009739D1">
        <w:rPr>
          <w:sz w:val="22"/>
          <w:szCs w:val="22"/>
        </w:rPr>
        <w:tab/>
      </w:r>
      <w:r w:rsidR="00A81C40" w:rsidRPr="009739D1">
        <w:rPr>
          <w:sz w:val="22"/>
          <w:szCs w:val="22"/>
        </w:rPr>
        <w:fldChar w:fldCharType="begin"/>
      </w:r>
      <w:r w:rsidR="00A81C40" w:rsidRPr="009739D1">
        <w:rPr>
          <w:sz w:val="22"/>
          <w:szCs w:val="22"/>
        </w:rPr>
        <w:instrText xml:space="preserve"> PAGEREF _Ref454181801 \h </w:instrText>
      </w:r>
      <w:r w:rsidR="00A81C40" w:rsidRPr="009739D1">
        <w:rPr>
          <w:sz w:val="22"/>
          <w:szCs w:val="22"/>
        </w:rPr>
      </w:r>
      <w:r w:rsidR="00A81C40" w:rsidRPr="009739D1">
        <w:rPr>
          <w:sz w:val="22"/>
          <w:szCs w:val="22"/>
        </w:rPr>
        <w:fldChar w:fldCharType="separate"/>
      </w:r>
      <w:r w:rsidR="004C39DA">
        <w:rPr>
          <w:noProof/>
          <w:sz w:val="22"/>
          <w:szCs w:val="22"/>
        </w:rPr>
        <w:t>2</w:t>
      </w:r>
      <w:r w:rsidR="00A81C40" w:rsidRPr="009739D1">
        <w:rPr>
          <w:sz w:val="22"/>
          <w:szCs w:val="22"/>
        </w:rPr>
        <w:fldChar w:fldCharType="end"/>
      </w:r>
    </w:p>
    <w:p w14:paraId="11BE577A" w14:textId="77777777" w:rsidR="00E2134C" w:rsidRPr="009739D1" w:rsidRDefault="00E2134C" w:rsidP="00AA3D46">
      <w:pPr>
        <w:tabs>
          <w:tab w:val="right" w:leader="dot" w:pos="8640"/>
        </w:tabs>
        <w:ind w:right="720" w:firstLine="720"/>
        <w:rPr>
          <w:sz w:val="22"/>
          <w:szCs w:val="22"/>
        </w:rPr>
      </w:pPr>
      <w:r w:rsidRPr="009739D1">
        <w:rPr>
          <w:sz w:val="22"/>
          <w:szCs w:val="22"/>
        </w:rPr>
        <w:t>SECTION 3.0 -- EXTENSION POLICY</w:t>
      </w:r>
      <w:r w:rsidRPr="009739D1">
        <w:rPr>
          <w:sz w:val="22"/>
          <w:szCs w:val="22"/>
        </w:rPr>
        <w:tab/>
      </w:r>
      <w:r w:rsidR="00A81C40" w:rsidRPr="009739D1">
        <w:rPr>
          <w:sz w:val="22"/>
          <w:szCs w:val="22"/>
        </w:rPr>
        <w:fldChar w:fldCharType="begin"/>
      </w:r>
      <w:r w:rsidR="00A81C40" w:rsidRPr="009739D1">
        <w:rPr>
          <w:sz w:val="22"/>
          <w:szCs w:val="22"/>
        </w:rPr>
        <w:instrText xml:space="preserve"> PAGEREF _Ref454181814 \h </w:instrText>
      </w:r>
      <w:r w:rsidR="00A81C40" w:rsidRPr="009739D1">
        <w:rPr>
          <w:sz w:val="22"/>
          <w:szCs w:val="22"/>
        </w:rPr>
      </w:r>
      <w:r w:rsidR="00A81C40" w:rsidRPr="009739D1">
        <w:rPr>
          <w:sz w:val="22"/>
          <w:szCs w:val="22"/>
        </w:rPr>
        <w:fldChar w:fldCharType="separate"/>
      </w:r>
      <w:r w:rsidR="004C39DA">
        <w:rPr>
          <w:noProof/>
          <w:sz w:val="22"/>
          <w:szCs w:val="22"/>
        </w:rPr>
        <w:t>2</w:t>
      </w:r>
      <w:r w:rsidR="00A81C40" w:rsidRPr="009739D1">
        <w:rPr>
          <w:sz w:val="22"/>
          <w:szCs w:val="22"/>
        </w:rPr>
        <w:fldChar w:fldCharType="end"/>
      </w:r>
    </w:p>
    <w:p w14:paraId="4E2EB12C" w14:textId="77777777" w:rsidR="00EE30B1" w:rsidRPr="009739D1" w:rsidRDefault="00EE30B1" w:rsidP="00AA3D46">
      <w:pPr>
        <w:ind w:firstLine="720"/>
        <w:rPr>
          <w:sz w:val="22"/>
          <w:szCs w:val="22"/>
        </w:rPr>
      </w:pPr>
    </w:p>
    <w:p w14:paraId="704FB442" w14:textId="77777777" w:rsidR="00E2134C" w:rsidRPr="009739D1" w:rsidRDefault="00E2134C" w:rsidP="00AA3D46">
      <w:pPr>
        <w:ind w:firstLine="720"/>
        <w:rPr>
          <w:sz w:val="22"/>
          <w:szCs w:val="22"/>
        </w:rPr>
      </w:pPr>
      <w:r w:rsidRPr="009739D1">
        <w:rPr>
          <w:sz w:val="22"/>
          <w:szCs w:val="22"/>
        </w:rPr>
        <w:t xml:space="preserve">APPENDIX A </w:t>
      </w:r>
      <w:r w:rsidR="00EA0A97" w:rsidRPr="009739D1">
        <w:rPr>
          <w:sz w:val="22"/>
          <w:szCs w:val="22"/>
        </w:rPr>
        <w:t>–</w:t>
      </w:r>
      <w:r w:rsidRPr="009739D1">
        <w:rPr>
          <w:sz w:val="22"/>
          <w:szCs w:val="22"/>
        </w:rPr>
        <w:t xml:space="preserve"> </w:t>
      </w:r>
      <w:r w:rsidR="00EA0A97" w:rsidRPr="009739D1">
        <w:rPr>
          <w:sz w:val="22"/>
          <w:szCs w:val="22"/>
        </w:rPr>
        <w:t>DROUGHT CONTINGENCY PLAN</w:t>
      </w:r>
    </w:p>
    <w:p w14:paraId="3CC3288F" w14:textId="77777777" w:rsidR="00E2134C" w:rsidRPr="009739D1" w:rsidRDefault="00E2134C" w:rsidP="00AA3D46">
      <w:pPr>
        <w:ind w:firstLine="720"/>
        <w:rPr>
          <w:sz w:val="22"/>
          <w:szCs w:val="22"/>
        </w:rPr>
      </w:pPr>
      <w:r w:rsidRPr="009739D1">
        <w:rPr>
          <w:sz w:val="22"/>
          <w:szCs w:val="22"/>
        </w:rPr>
        <w:t>APPENDIX B – APPLICATION FOR SERVICE</w:t>
      </w:r>
    </w:p>
    <w:p w14:paraId="3AC5C8D3" w14:textId="77777777" w:rsidR="00686914" w:rsidRDefault="00100A10" w:rsidP="00190CA0">
      <w:pPr>
        <w:pStyle w:val="Heading2"/>
        <w:rPr>
          <w:sz w:val="22"/>
          <w:szCs w:val="22"/>
        </w:rPr>
      </w:pPr>
      <w:r w:rsidRPr="009739D1">
        <w:rPr>
          <w:sz w:val="22"/>
          <w:szCs w:val="22"/>
        </w:rPr>
        <w:br w:type="page"/>
      </w:r>
      <w:bookmarkStart w:id="0" w:name="_Ref454181791"/>
    </w:p>
    <w:p w14:paraId="727A1C70" w14:textId="77777777" w:rsidR="009C1445" w:rsidRPr="009739D1" w:rsidRDefault="009C1445" w:rsidP="00190CA0">
      <w:pPr>
        <w:pStyle w:val="Heading2"/>
      </w:pPr>
      <w:r w:rsidRPr="009739D1">
        <w:lastRenderedPageBreak/>
        <w:t>SECTION 1.0 -- RATE SCHEDULE</w:t>
      </w:r>
      <w:bookmarkEnd w:id="0"/>
    </w:p>
    <w:p w14:paraId="51A1F676" w14:textId="77777777" w:rsidR="009C1445" w:rsidRPr="009739D1" w:rsidRDefault="009C1445" w:rsidP="00AA3D46">
      <w:pPr>
        <w:rPr>
          <w:sz w:val="22"/>
          <w:szCs w:val="22"/>
        </w:rPr>
      </w:pPr>
      <w:r w:rsidRPr="009739D1">
        <w:rPr>
          <w:sz w:val="22"/>
          <w:szCs w:val="22"/>
          <w:u w:val="single"/>
        </w:rPr>
        <w:t>Section 1.01 - Rates</w:t>
      </w:r>
    </w:p>
    <w:p w14:paraId="4D78FDC9" w14:textId="77777777" w:rsidR="00E050AE" w:rsidRPr="009739D1" w:rsidRDefault="00E050AE" w:rsidP="00AA3D46">
      <w:pPr>
        <w:tabs>
          <w:tab w:val="left" w:pos="2880"/>
          <w:tab w:val="right" w:pos="9360"/>
        </w:tabs>
        <w:rPr>
          <w:sz w:val="22"/>
          <w:szCs w:val="22"/>
          <w:u w:val="single"/>
        </w:rPr>
      </w:pPr>
    </w:p>
    <w:p w14:paraId="35ACD798" w14:textId="77777777" w:rsidR="009C1445" w:rsidRPr="009739D1" w:rsidRDefault="009C1445" w:rsidP="00AA3D46">
      <w:pPr>
        <w:tabs>
          <w:tab w:val="left" w:pos="2880"/>
          <w:tab w:val="right" w:pos="9532"/>
        </w:tabs>
        <w:rPr>
          <w:sz w:val="22"/>
          <w:szCs w:val="22"/>
        </w:rPr>
      </w:pPr>
      <w:r w:rsidRPr="009739D1">
        <w:rPr>
          <w:sz w:val="22"/>
          <w:szCs w:val="22"/>
          <w:u w:val="single"/>
        </w:rPr>
        <w:t>Meter Size</w:t>
      </w:r>
      <w:r w:rsidRPr="009739D1">
        <w:rPr>
          <w:sz w:val="22"/>
          <w:szCs w:val="22"/>
        </w:rPr>
        <w:tab/>
      </w:r>
      <w:r w:rsidRPr="009739D1">
        <w:rPr>
          <w:sz w:val="22"/>
          <w:szCs w:val="22"/>
          <w:u w:val="single"/>
        </w:rPr>
        <w:t>Monthly Minimum Charge</w:t>
      </w:r>
      <w:r w:rsidRPr="009739D1">
        <w:rPr>
          <w:sz w:val="22"/>
          <w:szCs w:val="22"/>
        </w:rPr>
        <w:tab/>
      </w:r>
      <w:r w:rsidRPr="009739D1">
        <w:rPr>
          <w:sz w:val="22"/>
          <w:szCs w:val="22"/>
          <w:u w:val="single"/>
        </w:rPr>
        <w:t>Gallonage Charge</w:t>
      </w:r>
    </w:p>
    <w:p w14:paraId="42D7B850" w14:textId="77777777" w:rsidR="009C1445" w:rsidRPr="009739D1" w:rsidRDefault="009C1445" w:rsidP="00AA3D46">
      <w:pPr>
        <w:tabs>
          <w:tab w:val="left" w:pos="2880"/>
          <w:tab w:val="right" w:pos="9360"/>
        </w:tabs>
        <w:rPr>
          <w:sz w:val="22"/>
          <w:szCs w:val="22"/>
        </w:rPr>
      </w:pPr>
      <w:r w:rsidRPr="009739D1">
        <w:rPr>
          <w:sz w:val="22"/>
          <w:szCs w:val="22"/>
        </w:rPr>
        <w:tab/>
        <w:t>(</w:t>
      </w:r>
      <w:r w:rsidRPr="009739D1">
        <w:rPr>
          <w:sz w:val="18"/>
          <w:szCs w:val="18"/>
        </w:rPr>
        <w:t xml:space="preserve">Includes </w:t>
      </w:r>
      <w:r w:rsidR="003701D6" w:rsidRPr="009739D1">
        <w:rPr>
          <w:color w:val="FF0000"/>
          <w:sz w:val="22"/>
          <w:szCs w:val="22"/>
          <w:u w:val="single"/>
        </w:rPr>
        <w:t>&lt;# of gallons in base rate&gt;</w:t>
      </w:r>
      <w:r w:rsidRPr="009739D1">
        <w:rPr>
          <w:sz w:val="18"/>
          <w:szCs w:val="18"/>
        </w:rPr>
        <w:t xml:space="preserve"> gallons all meters</w:t>
      </w:r>
      <w:r w:rsidRPr="009739D1">
        <w:rPr>
          <w:sz w:val="22"/>
          <w:szCs w:val="22"/>
        </w:rPr>
        <w:t>)</w:t>
      </w:r>
    </w:p>
    <w:p w14:paraId="68C6A396" w14:textId="77777777" w:rsidR="009C1445" w:rsidRPr="009739D1" w:rsidRDefault="009C1445" w:rsidP="00F1450E">
      <w:pPr>
        <w:tabs>
          <w:tab w:val="left" w:pos="3240"/>
          <w:tab w:val="right" w:pos="9532"/>
        </w:tabs>
        <w:ind w:firstLine="270"/>
        <w:rPr>
          <w:sz w:val="18"/>
          <w:szCs w:val="18"/>
        </w:rPr>
      </w:pPr>
      <w:r w:rsidRPr="009739D1">
        <w:rPr>
          <w:sz w:val="22"/>
          <w:szCs w:val="22"/>
        </w:rPr>
        <w:t xml:space="preserve">5/8" </w:t>
      </w:r>
      <w:r w:rsidRPr="009739D1">
        <w:rPr>
          <w:sz w:val="22"/>
          <w:szCs w:val="22"/>
        </w:rPr>
        <w:tab/>
      </w:r>
      <w:r w:rsidR="003701D6" w:rsidRPr="009739D1">
        <w:rPr>
          <w:color w:val="FF0000"/>
          <w:sz w:val="22"/>
          <w:szCs w:val="22"/>
          <w:u w:val="single"/>
        </w:rPr>
        <w:t>&lt;Rate&gt;</w:t>
      </w:r>
      <w:r w:rsidR="00F1450E" w:rsidRPr="009739D1">
        <w:rPr>
          <w:sz w:val="22"/>
          <w:szCs w:val="22"/>
        </w:rPr>
        <w:tab/>
      </w:r>
      <w:r w:rsidRPr="009739D1">
        <w:rPr>
          <w:sz w:val="22"/>
          <w:szCs w:val="22"/>
        </w:rPr>
        <w:t>$</w:t>
      </w:r>
      <w:r w:rsidR="003701D6" w:rsidRPr="009739D1">
        <w:rPr>
          <w:color w:val="FF0000"/>
          <w:sz w:val="22"/>
          <w:szCs w:val="22"/>
          <w:u w:val="single"/>
        </w:rPr>
        <w:t xml:space="preserve">&lt;Rate&gt; </w:t>
      </w:r>
      <w:r w:rsidRPr="009739D1">
        <w:rPr>
          <w:sz w:val="18"/>
          <w:szCs w:val="18"/>
          <w:lang w:val="en-CA"/>
        </w:rPr>
        <w:fldChar w:fldCharType="begin"/>
      </w:r>
      <w:r w:rsidRPr="009739D1">
        <w:rPr>
          <w:sz w:val="18"/>
          <w:szCs w:val="18"/>
          <w:lang w:val="en-CA"/>
        </w:rPr>
        <w:instrText xml:space="preserve"> SEQ CHAPTER \h \r 1</w:instrText>
      </w:r>
      <w:r w:rsidRPr="009739D1">
        <w:rPr>
          <w:sz w:val="18"/>
          <w:szCs w:val="18"/>
          <w:lang w:val="en-CA"/>
        </w:rPr>
        <w:fldChar w:fldCharType="end"/>
      </w:r>
      <w:r w:rsidRPr="009739D1">
        <w:rPr>
          <w:sz w:val="18"/>
          <w:szCs w:val="18"/>
          <w:lang w:val="en-CA"/>
        </w:rPr>
        <w:t>per</w:t>
      </w:r>
      <w:r w:rsidRPr="009739D1">
        <w:rPr>
          <w:sz w:val="18"/>
          <w:szCs w:val="18"/>
        </w:rPr>
        <w:t xml:space="preserve"> 1,000 gallons</w:t>
      </w:r>
      <w:r w:rsidR="00F1450E" w:rsidRPr="009739D1">
        <w:rPr>
          <w:sz w:val="18"/>
          <w:szCs w:val="18"/>
        </w:rPr>
        <w:t xml:space="preserve"> over </w:t>
      </w:r>
    </w:p>
    <w:p w14:paraId="277E991F" w14:textId="77777777" w:rsidR="00E050AE" w:rsidRPr="009739D1" w:rsidRDefault="00E050AE" w:rsidP="00F1450E">
      <w:pPr>
        <w:tabs>
          <w:tab w:val="left" w:pos="3240"/>
          <w:tab w:val="right" w:pos="9532"/>
        </w:tabs>
        <w:ind w:left="360" w:hanging="90"/>
        <w:rPr>
          <w:sz w:val="22"/>
          <w:szCs w:val="22"/>
        </w:rPr>
      </w:pPr>
      <w:r w:rsidRPr="009739D1">
        <w:rPr>
          <w:sz w:val="22"/>
          <w:szCs w:val="22"/>
        </w:rPr>
        <w:t xml:space="preserve">3/4" </w:t>
      </w:r>
      <w:r w:rsidRPr="009739D1">
        <w:rPr>
          <w:sz w:val="22"/>
          <w:szCs w:val="22"/>
        </w:rPr>
        <w:tab/>
      </w:r>
      <w:r w:rsidR="003701D6" w:rsidRPr="009739D1">
        <w:rPr>
          <w:color w:val="FF0000"/>
          <w:sz w:val="22"/>
          <w:szCs w:val="22"/>
          <w:u w:val="single"/>
        </w:rPr>
        <w:t>&lt;Rate&gt;</w:t>
      </w:r>
      <w:proofErr w:type="gramStart"/>
      <w:r w:rsidR="00F1450E" w:rsidRPr="009739D1">
        <w:rPr>
          <w:color w:val="FF0000"/>
          <w:sz w:val="22"/>
          <w:szCs w:val="22"/>
        </w:rPr>
        <w:tab/>
        <w:t xml:space="preserve">  </w:t>
      </w:r>
      <w:r w:rsidR="00F1450E" w:rsidRPr="009739D1">
        <w:rPr>
          <w:color w:val="FF0000"/>
          <w:sz w:val="22"/>
          <w:szCs w:val="22"/>
          <w:u w:val="single"/>
        </w:rPr>
        <w:t>&lt;</w:t>
      </w:r>
      <w:proofErr w:type="gramEnd"/>
      <w:r w:rsidR="00F1450E" w:rsidRPr="009739D1">
        <w:rPr>
          <w:color w:val="FF0000"/>
          <w:sz w:val="22"/>
          <w:szCs w:val="22"/>
          <w:u w:val="single"/>
        </w:rPr>
        <w:t># of gallons in base rate&gt;</w:t>
      </w:r>
    </w:p>
    <w:p w14:paraId="3EC4F5C1" w14:textId="77777777" w:rsidR="009C1445" w:rsidRPr="009739D1" w:rsidRDefault="009C1445" w:rsidP="00AA3D46">
      <w:pPr>
        <w:tabs>
          <w:tab w:val="left" w:pos="3240"/>
          <w:tab w:val="right" w:pos="9360"/>
        </w:tabs>
        <w:ind w:left="360"/>
        <w:rPr>
          <w:sz w:val="22"/>
          <w:szCs w:val="22"/>
        </w:rPr>
      </w:pPr>
      <w:r w:rsidRPr="009739D1">
        <w:rPr>
          <w:sz w:val="22"/>
          <w:szCs w:val="22"/>
        </w:rPr>
        <w:t>1"</w:t>
      </w:r>
      <w:r w:rsidRPr="009739D1">
        <w:rPr>
          <w:sz w:val="22"/>
          <w:szCs w:val="22"/>
        </w:rPr>
        <w:tab/>
      </w:r>
      <w:r w:rsidR="003701D6" w:rsidRPr="009739D1">
        <w:rPr>
          <w:color w:val="FF0000"/>
          <w:sz w:val="22"/>
          <w:szCs w:val="22"/>
          <w:u w:val="single"/>
        </w:rPr>
        <w:t>&lt;Rate&gt;</w:t>
      </w:r>
    </w:p>
    <w:p w14:paraId="2514CF7F" w14:textId="77777777" w:rsidR="009C1445" w:rsidRPr="009739D1" w:rsidRDefault="009C1445" w:rsidP="00AA3D46">
      <w:pPr>
        <w:tabs>
          <w:tab w:val="left" w:pos="-1200"/>
          <w:tab w:val="left" w:pos="3240"/>
          <w:tab w:val="right" w:pos="9360"/>
        </w:tabs>
        <w:ind w:left="360"/>
        <w:rPr>
          <w:sz w:val="22"/>
          <w:szCs w:val="22"/>
        </w:rPr>
      </w:pPr>
      <w:r w:rsidRPr="009739D1">
        <w:rPr>
          <w:sz w:val="22"/>
          <w:szCs w:val="22"/>
        </w:rPr>
        <w:t>1½"</w:t>
      </w:r>
      <w:r w:rsidRPr="009739D1">
        <w:rPr>
          <w:sz w:val="22"/>
          <w:szCs w:val="22"/>
        </w:rPr>
        <w:tab/>
      </w:r>
      <w:r w:rsidR="003701D6" w:rsidRPr="009739D1">
        <w:rPr>
          <w:color w:val="FF0000"/>
          <w:sz w:val="22"/>
          <w:szCs w:val="22"/>
          <w:u w:val="single"/>
        </w:rPr>
        <w:t>&lt;Rate&gt;</w:t>
      </w:r>
    </w:p>
    <w:p w14:paraId="2A690192" w14:textId="77777777" w:rsidR="003701D6" w:rsidRPr="009739D1" w:rsidRDefault="009C1445" w:rsidP="003701D6">
      <w:pPr>
        <w:tabs>
          <w:tab w:val="left" w:pos="-1200"/>
          <w:tab w:val="left" w:pos="3240"/>
          <w:tab w:val="right" w:pos="9360"/>
        </w:tabs>
        <w:ind w:left="360"/>
        <w:rPr>
          <w:color w:val="FF0000"/>
          <w:sz w:val="22"/>
          <w:szCs w:val="22"/>
          <w:u w:val="single"/>
        </w:rPr>
      </w:pPr>
      <w:r w:rsidRPr="009739D1">
        <w:rPr>
          <w:sz w:val="22"/>
          <w:szCs w:val="22"/>
        </w:rPr>
        <w:t>2"</w:t>
      </w:r>
      <w:r w:rsidRPr="009739D1">
        <w:rPr>
          <w:sz w:val="22"/>
          <w:szCs w:val="22"/>
        </w:rPr>
        <w:tab/>
      </w:r>
      <w:r w:rsidR="003701D6" w:rsidRPr="009739D1">
        <w:rPr>
          <w:color w:val="FF0000"/>
          <w:sz w:val="22"/>
          <w:szCs w:val="22"/>
          <w:u w:val="single"/>
        </w:rPr>
        <w:t>&lt;Rate&gt;</w:t>
      </w:r>
    </w:p>
    <w:p w14:paraId="196E0DFD" w14:textId="77777777" w:rsidR="009C1445" w:rsidRPr="009739D1" w:rsidRDefault="009C1445" w:rsidP="003701D6">
      <w:pPr>
        <w:tabs>
          <w:tab w:val="left" w:pos="-1200"/>
          <w:tab w:val="left" w:pos="3240"/>
          <w:tab w:val="right" w:pos="9360"/>
        </w:tabs>
        <w:ind w:left="360"/>
        <w:rPr>
          <w:sz w:val="22"/>
          <w:szCs w:val="22"/>
          <w:u w:val="single"/>
        </w:rPr>
      </w:pPr>
      <w:r w:rsidRPr="009739D1">
        <w:rPr>
          <w:sz w:val="22"/>
          <w:szCs w:val="22"/>
        </w:rPr>
        <w:t>3"</w:t>
      </w:r>
      <w:r w:rsidRPr="009739D1">
        <w:rPr>
          <w:sz w:val="22"/>
          <w:szCs w:val="22"/>
        </w:rPr>
        <w:tab/>
      </w:r>
      <w:r w:rsidR="003701D6" w:rsidRPr="009739D1">
        <w:rPr>
          <w:color w:val="FF0000"/>
          <w:sz w:val="22"/>
          <w:szCs w:val="22"/>
          <w:u w:val="single"/>
        </w:rPr>
        <w:t>&lt;Rate&gt;</w:t>
      </w:r>
    </w:p>
    <w:p w14:paraId="2E1B757C" w14:textId="77777777" w:rsidR="009C1445" w:rsidRPr="009739D1" w:rsidRDefault="009C1445" w:rsidP="00AA3D46">
      <w:pPr>
        <w:tabs>
          <w:tab w:val="left" w:pos="3240"/>
        </w:tabs>
        <w:ind w:left="360"/>
        <w:rPr>
          <w:sz w:val="22"/>
          <w:szCs w:val="22"/>
          <w:u w:val="single"/>
        </w:rPr>
      </w:pPr>
      <w:r w:rsidRPr="009739D1">
        <w:rPr>
          <w:sz w:val="22"/>
          <w:szCs w:val="22"/>
        </w:rPr>
        <w:t>4"</w:t>
      </w:r>
      <w:r w:rsidRPr="009739D1">
        <w:rPr>
          <w:sz w:val="22"/>
          <w:szCs w:val="22"/>
        </w:rPr>
        <w:tab/>
      </w:r>
      <w:r w:rsidR="003701D6" w:rsidRPr="009739D1">
        <w:rPr>
          <w:color w:val="FF0000"/>
          <w:sz w:val="22"/>
          <w:szCs w:val="22"/>
          <w:u w:val="single"/>
        </w:rPr>
        <w:t>&lt;Rate&gt;</w:t>
      </w:r>
    </w:p>
    <w:p w14:paraId="6E76CFF7" w14:textId="77777777" w:rsidR="003701D6" w:rsidRPr="009739D1" w:rsidRDefault="00E91F7C" w:rsidP="00AA3D46">
      <w:pPr>
        <w:tabs>
          <w:tab w:val="left" w:pos="3240"/>
        </w:tabs>
        <w:ind w:left="360"/>
        <w:rPr>
          <w:color w:val="FF0000"/>
          <w:sz w:val="22"/>
          <w:szCs w:val="22"/>
          <w:u w:val="single"/>
        </w:rPr>
      </w:pPr>
      <w:r w:rsidRPr="009739D1">
        <w:rPr>
          <w:sz w:val="22"/>
          <w:szCs w:val="22"/>
        </w:rPr>
        <w:t>6</w:t>
      </w:r>
      <w:r w:rsidR="00361D36" w:rsidRPr="009739D1">
        <w:rPr>
          <w:sz w:val="22"/>
          <w:szCs w:val="22"/>
        </w:rPr>
        <w:t>"</w:t>
      </w:r>
      <w:r w:rsidR="00361D36" w:rsidRPr="009739D1">
        <w:rPr>
          <w:sz w:val="22"/>
          <w:szCs w:val="22"/>
        </w:rPr>
        <w:tab/>
      </w:r>
      <w:r w:rsidR="003701D6" w:rsidRPr="009739D1">
        <w:rPr>
          <w:color w:val="FF0000"/>
          <w:sz w:val="22"/>
          <w:szCs w:val="22"/>
          <w:u w:val="single"/>
        </w:rPr>
        <w:t>&lt;Rate&gt;</w:t>
      </w:r>
    </w:p>
    <w:p w14:paraId="5F15203A" w14:textId="77777777" w:rsidR="00AC6449" w:rsidRPr="009739D1" w:rsidRDefault="00AC6449" w:rsidP="00AA3D46">
      <w:pPr>
        <w:tabs>
          <w:tab w:val="left" w:pos="3240"/>
        </w:tabs>
        <w:ind w:left="360"/>
        <w:rPr>
          <w:sz w:val="22"/>
          <w:szCs w:val="22"/>
          <w:u w:val="single"/>
        </w:rPr>
      </w:pPr>
      <w:r w:rsidRPr="009739D1">
        <w:rPr>
          <w:sz w:val="22"/>
          <w:szCs w:val="22"/>
        </w:rPr>
        <w:t>8"</w:t>
      </w:r>
      <w:r w:rsidRPr="009739D1">
        <w:rPr>
          <w:sz w:val="22"/>
          <w:szCs w:val="22"/>
        </w:rPr>
        <w:tab/>
      </w:r>
      <w:r w:rsidR="003701D6" w:rsidRPr="009739D1">
        <w:rPr>
          <w:color w:val="FF0000"/>
          <w:sz w:val="22"/>
          <w:szCs w:val="22"/>
          <w:u w:val="single"/>
        </w:rPr>
        <w:t>&lt;Rate&gt;</w:t>
      </w:r>
    </w:p>
    <w:p w14:paraId="488247AE" w14:textId="77777777" w:rsidR="00AC6449" w:rsidRPr="009739D1" w:rsidRDefault="00AC6449" w:rsidP="00AA3D46">
      <w:pPr>
        <w:tabs>
          <w:tab w:val="left" w:pos="3240"/>
        </w:tabs>
        <w:ind w:left="360"/>
        <w:rPr>
          <w:sz w:val="22"/>
          <w:szCs w:val="22"/>
          <w:u w:val="single"/>
        </w:rPr>
      </w:pPr>
      <w:r w:rsidRPr="009739D1">
        <w:rPr>
          <w:sz w:val="22"/>
          <w:szCs w:val="22"/>
        </w:rPr>
        <w:t>10"</w:t>
      </w:r>
      <w:r w:rsidRPr="009739D1">
        <w:rPr>
          <w:sz w:val="22"/>
          <w:szCs w:val="22"/>
        </w:rPr>
        <w:tab/>
      </w:r>
      <w:r w:rsidR="003701D6" w:rsidRPr="009739D1">
        <w:rPr>
          <w:color w:val="FF0000"/>
          <w:sz w:val="22"/>
          <w:szCs w:val="22"/>
          <w:u w:val="single"/>
        </w:rPr>
        <w:t>&lt;Rate&gt;</w:t>
      </w:r>
    </w:p>
    <w:p w14:paraId="4904CCA8" w14:textId="77777777" w:rsidR="009C1445" w:rsidRPr="009739D1" w:rsidRDefault="00AC6449" w:rsidP="003701D6">
      <w:pPr>
        <w:tabs>
          <w:tab w:val="left" w:pos="3240"/>
        </w:tabs>
        <w:ind w:left="360"/>
        <w:rPr>
          <w:color w:val="FF0000"/>
          <w:sz w:val="22"/>
          <w:szCs w:val="22"/>
          <w:u w:val="single"/>
        </w:rPr>
      </w:pPr>
      <w:r w:rsidRPr="009739D1">
        <w:rPr>
          <w:sz w:val="22"/>
          <w:szCs w:val="22"/>
        </w:rPr>
        <w:t>12"</w:t>
      </w:r>
      <w:r w:rsidRPr="009739D1">
        <w:rPr>
          <w:sz w:val="22"/>
          <w:szCs w:val="22"/>
        </w:rPr>
        <w:tab/>
      </w:r>
      <w:r w:rsidR="003701D6" w:rsidRPr="009739D1">
        <w:rPr>
          <w:color w:val="FF0000"/>
          <w:sz w:val="22"/>
          <w:szCs w:val="22"/>
          <w:u w:val="single"/>
        </w:rPr>
        <w:t>&lt;Rate&gt;</w:t>
      </w:r>
    </w:p>
    <w:p w14:paraId="582C18D4" w14:textId="77777777" w:rsidR="003701D6" w:rsidRPr="009739D1" w:rsidRDefault="003701D6" w:rsidP="003701D6">
      <w:pPr>
        <w:tabs>
          <w:tab w:val="left" w:pos="3240"/>
        </w:tabs>
        <w:ind w:left="360"/>
        <w:rPr>
          <w:sz w:val="22"/>
          <w:szCs w:val="22"/>
        </w:rPr>
      </w:pPr>
      <w:bookmarkStart w:id="1" w:name="_GoBack"/>
      <w:bookmarkEnd w:id="1"/>
    </w:p>
    <w:p w14:paraId="2EC16804" w14:textId="77777777" w:rsidR="00F1450E" w:rsidRPr="009739D1" w:rsidRDefault="001C2D44" w:rsidP="00AA3D46">
      <w:pPr>
        <w:tabs>
          <w:tab w:val="right" w:leader="dot" w:pos="9540"/>
        </w:tabs>
        <w:rPr>
          <w:sz w:val="20"/>
        </w:rPr>
      </w:pPr>
      <w:r w:rsidRPr="009739D1">
        <w:rPr>
          <w:b/>
          <w:szCs w:val="24"/>
        </w:rPr>
        <w:t>Pass Through Fee</w:t>
      </w:r>
      <w:r w:rsidR="00A95DC6" w:rsidRPr="009739D1">
        <w:rPr>
          <w:b/>
          <w:szCs w:val="24"/>
        </w:rPr>
        <w:t xml:space="preserve"> </w:t>
      </w:r>
      <w:r w:rsidRPr="009739D1">
        <w:rPr>
          <w:b/>
          <w:szCs w:val="24"/>
        </w:rPr>
        <w:t xml:space="preserve">Applied to </w:t>
      </w:r>
      <w:r w:rsidR="00A95DC6" w:rsidRPr="009739D1">
        <w:rPr>
          <w:b/>
          <w:szCs w:val="24"/>
        </w:rPr>
        <w:t>Gallonage Charge</w:t>
      </w:r>
      <w:r w:rsidR="00A95DC6" w:rsidRPr="009739D1">
        <w:rPr>
          <w:szCs w:val="24"/>
        </w:rPr>
        <w:tab/>
      </w:r>
      <w:r w:rsidR="00A95DC6" w:rsidRPr="009739D1">
        <w:rPr>
          <w:szCs w:val="24"/>
          <w:u w:val="single"/>
        </w:rPr>
        <w:t>$</w:t>
      </w:r>
      <w:r w:rsidR="003701D6" w:rsidRPr="009739D1">
        <w:rPr>
          <w:color w:val="FF0000"/>
          <w:sz w:val="22"/>
          <w:szCs w:val="22"/>
          <w:u w:val="single"/>
        </w:rPr>
        <w:t>&lt;Rate if applicable&gt;</w:t>
      </w:r>
      <w:r w:rsidR="00D36F92" w:rsidRPr="009739D1">
        <w:rPr>
          <w:sz w:val="20"/>
        </w:rPr>
        <w:t>per</w:t>
      </w:r>
      <w:r w:rsidR="006E241F" w:rsidRPr="009739D1">
        <w:rPr>
          <w:sz w:val="20"/>
        </w:rPr>
        <w:t xml:space="preserve"> 1,000 gallons</w:t>
      </w:r>
    </w:p>
    <w:p w14:paraId="4CC0239D" w14:textId="77777777" w:rsidR="003B3461" w:rsidRPr="009739D1" w:rsidRDefault="003B3461" w:rsidP="00AA3D46">
      <w:pPr>
        <w:rPr>
          <w:sz w:val="22"/>
          <w:szCs w:val="22"/>
        </w:rPr>
      </w:pPr>
    </w:p>
    <w:p w14:paraId="022326CA" w14:textId="77777777" w:rsidR="00F745AC" w:rsidRPr="009739D1" w:rsidRDefault="00F745AC" w:rsidP="00AA3D46">
      <w:pPr>
        <w:rPr>
          <w:sz w:val="22"/>
          <w:szCs w:val="22"/>
        </w:rPr>
      </w:pPr>
      <w:r w:rsidRPr="009739D1">
        <w:rPr>
          <w:sz w:val="22"/>
          <w:szCs w:val="22"/>
        </w:rPr>
        <w:t>FORM OF PAYMENT: The utility will accept the following forms of payment:</w:t>
      </w:r>
    </w:p>
    <w:p w14:paraId="1993C450" w14:textId="70F23CE8" w:rsidR="008C6FF2" w:rsidRPr="008E69D0" w:rsidRDefault="008C6FF2" w:rsidP="008C6FF2">
      <w:pPr>
        <w:tabs>
          <w:tab w:val="left" w:pos="1440"/>
          <w:tab w:val="left" w:pos="3240"/>
          <w:tab w:val="left" w:pos="5670"/>
          <w:tab w:val="right" w:pos="9514"/>
        </w:tabs>
        <w:ind w:right="18"/>
        <w:rPr>
          <w:szCs w:val="24"/>
        </w:rPr>
      </w:pPr>
      <w:commentRangeStart w:id="2"/>
      <w:r w:rsidRPr="008E69D0">
        <w:rPr>
          <w:szCs w:val="24"/>
        </w:rPr>
        <w:t>Cash</w:t>
      </w:r>
      <w:r>
        <w:rPr>
          <w:szCs w:val="24"/>
        </w:rPr>
        <w:t xml:space="preserve"> </w:t>
      </w:r>
      <w:r w:rsidR="006B4426">
        <w:rPr>
          <w:szCs w:val="24"/>
        </w:rPr>
        <w:t>__</w:t>
      </w:r>
      <w:r w:rsidRPr="008E69D0">
        <w:rPr>
          <w:szCs w:val="24"/>
        </w:rPr>
        <w:t xml:space="preserve">, </w:t>
      </w:r>
      <w:r>
        <w:rPr>
          <w:szCs w:val="24"/>
        </w:rPr>
        <w:tab/>
      </w:r>
      <w:r w:rsidRPr="008E69D0">
        <w:rPr>
          <w:szCs w:val="24"/>
        </w:rPr>
        <w:t>Check</w:t>
      </w:r>
      <w:r>
        <w:rPr>
          <w:szCs w:val="24"/>
        </w:rPr>
        <w:t xml:space="preserve"> </w:t>
      </w:r>
      <w:r w:rsidR="006B4426">
        <w:rPr>
          <w:szCs w:val="24"/>
        </w:rPr>
        <w:t>__</w:t>
      </w:r>
      <w:r w:rsidRPr="008E69D0">
        <w:rPr>
          <w:szCs w:val="24"/>
        </w:rPr>
        <w:t xml:space="preserve">, </w:t>
      </w:r>
      <w:r>
        <w:rPr>
          <w:szCs w:val="24"/>
        </w:rPr>
        <w:tab/>
      </w:r>
      <w:r w:rsidRPr="008E69D0">
        <w:rPr>
          <w:szCs w:val="24"/>
        </w:rPr>
        <w:t>Money Order</w:t>
      </w:r>
      <w:r>
        <w:rPr>
          <w:szCs w:val="24"/>
        </w:rPr>
        <w:t xml:space="preserve"> </w:t>
      </w:r>
      <w:r w:rsidR="006B4426">
        <w:rPr>
          <w:szCs w:val="24"/>
        </w:rPr>
        <w:t>__</w:t>
      </w:r>
      <w:r w:rsidRPr="008E69D0">
        <w:rPr>
          <w:szCs w:val="24"/>
        </w:rPr>
        <w:t xml:space="preserve">, </w:t>
      </w:r>
      <w:r>
        <w:rPr>
          <w:szCs w:val="24"/>
        </w:rPr>
        <w:tab/>
      </w:r>
      <w:r w:rsidRPr="008E69D0">
        <w:rPr>
          <w:szCs w:val="24"/>
        </w:rPr>
        <w:t>Credit Card</w:t>
      </w:r>
      <w:r>
        <w:rPr>
          <w:szCs w:val="24"/>
        </w:rPr>
        <w:t xml:space="preserve"> </w:t>
      </w:r>
      <w:r w:rsidR="006B4426">
        <w:rPr>
          <w:szCs w:val="24"/>
        </w:rPr>
        <w:t>__</w:t>
      </w:r>
      <w:r w:rsidRPr="008E69D0">
        <w:rPr>
          <w:szCs w:val="24"/>
        </w:rPr>
        <w:t xml:space="preserve">, </w:t>
      </w:r>
      <w:r>
        <w:rPr>
          <w:szCs w:val="24"/>
        </w:rPr>
        <w:tab/>
      </w:r>
      <w:r w:rsidRPr="008E69D0">
        <w:rPr>
          <w:szCs w:val="24"/>
        </w:rPr>
        <w:t>Other (specify)</w:t>
      </w:r>
      <w:r>
        <w:rPr>
          <w:szCs w:val="24"/>
        </w:rPr>
        <w:t xml:space="preserve"> </w:t>
      </w:r>
      <w:r w:rsidR="006B4426">
        <w:rPr>
          <w:szCs w:val="24"/>
        </w:rPr>
        <w:t>__</w:t>
      </w:r>
      <w:commentRangeEnd w:id="2"/>
      <w:r>
        <w:rPr>
          <w:rStyle w:val="CommentReference"/>
        </w:rPr>
        <w:commentReference w:id="2"/>
      </w:r>
    </w:p>
    <w:p w14:paraId="54DEFBFE" w14:textId="77777777" w:rsidR="00F745AC" w:rsidRPr="009739D1" w:rsidRDefault="00F745AC" w:rsidP="00AA3D46">
      <w:pPr>
        <w:pStyle w:val="ListParagraph"/>
        <w:ind w:left="360"/>
        <w:rPr>
          <w:rFonts w:ascii="Times New Roman" w:hAnsi="Times New Roman" w:cs="Times New Roman"/>
          <w:sz w:val="18"/>
          <w:szCs w:val="18"/>
        </w:rPr>
      </w:pPr>
      <w:r w:rsidRPr="009739D1">
        <w:rPr>
          <w:rFonts w:ascii="Times New Roman" w:hAnsi="Times New Roman" w:cs="Times New Roman"/>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09762255" w14:textId="77777777" w:rsidR="009C1445" w:rsidRPr="009739D1" w:rsidRDefault="009C1445" w:rsidP="00AA3D46">
      <w:pPr>
        <w:rPr>
          <w:sz w:val="22"/>
          <w:szCs w:val="22"/>
        </w:rPr>
      </w:pPr>
    </w:p>
    <w:p w14:paraId="140FCF4E" w14:textId="77777777" w:rsidR="009C1445" w:rsidRPr="009739D1" w:rsidRDefault="009C1445" w:rsidP="00AA3D46">
      <w:pPr>
        <w:tabs>
          <w:tab w:val="right" w:leader="dot" w:pos="9532"/>
        </w:tabs>
        <w:rPr>
          <w:sz w:val="22"/>
          <w:szCs w:val="22"/>
        </w:rPr>
      </w:pPr>
      <w:r w:rsidRPr="009739D1">
        <w:rPr>
          <w:sz w:val="22"/>
          <w:szCs w:val="22"/>
        </w:rPr>
        <w:t>REGULATORY ASSESSMENT</w:t>
      </w:r>
      <w:r w:rsidRPr="009739D1">
        <w:rPr>
          <w:sz w:val="22"/>
          <w:szCs w:val="22"/>
        </w:rPr>
        <w:tab/>
      </w:r>
      <w:r w:rsidRPr="009739D1">
        <w:rPr>
          <w:sz w:val="22"/>
          <w:szCs w:val="22"/>
          <w:u w:val="single"/>
        </w:rPr>
        <w:t>1.0%</w:t>
      </w:r>
    </w:p>
    <w:p w14:paraId="3D908E32" w14:textId="77777777" w:rsidR="009C1445" w:rsidRPr="009739D1" w:rsidRDefault="00AD26FE" w:rsidP="00AA3D46">
      <w:pPr>
        <w:ind w:left="360"/>
        <w:rPr>
          <w:sz w:val="18"/>
          <w:szCs w:val="18"/>
        </w:rPr>
      </w:pPr>
      <w:r w:rsidRPr="009739D1">
        <w:rPr>
          <w:sz w:val="18"/>
          <w:szCs w:val="18"/>
        </w:rPr>
        <w:t>PUC</w:t>
      </w:r>
      <w:r w:rsidR="009C1445" w:rsidRPr="009739D1">
        <w:rPr>
          <w:sz w:val="18"/>
          <w:szCs w:val="18"/>
        </w:rPr>
        <w:t xml:space="preserve"> RULES REQUIRE THE UTILITY TO COLLECT A FEE OF ONE PERCENT OF THE RETAIL MONTHLY BILL</w:t>
      </w:r>
      <w:r w:rsidRPr="009739D1">
        <w:rPr>
          <w:sz w:val="18"/>
          <w:szCs w:val="18"/>
        </w:rPr>
        <w:t xml:space="preserve"> AND TO REMIT FEE TO THE TCEQ</w:t>
      </w:r>
      <w:r w:rsidR="009C1445" w:rsidRPr="009739D1">
        <w:rPr>
          <w:sz w:val="18"/>
          <w:szCs w:val="18"/>
        </w:rPr>
        <w:t>.</w:t>
      </w:r>
    </w:p>
    <w:p w14:paraId="6DABEA1B" w14:textId="77777777" w:rsidR="0064231D" w:rsidRPr="009739D1" w:rsidRDefault="0064231D" w:rsidP="00190CA0">
      <w:pPr>
        <w:pStyle w:val="Heading2"/>
        <w:rPr>
          <w:sz w:val="22"/>
          <w:szCs w:val="22"/>
        </w:rPr>
      </w:pPr>
    </w:p>
    <w:p w14:paraId="7740F4C2" w14:textId="77777777" w:rsidR="0064231D" w:rsidRPr="009739D1" w:rsidRDefault="0064231D" w:rsidP="0064231D"/>
    <w:p w14:paraId="11FAA67F" w14:textId="77777777" w:rsidR="0064231D" w:rsidRPr="009739D1" w:rsidRDefault="0064231D" w:rsidP="0064231D"/>
    <w:p w14:paraId="57D21EE4" w14:textId="77777777" w:rsidR="0064231D" w:rsidRPr="009739D1" w:rsidRDefault="0064231D" w:rsidP="0064231D"/>
    <w:p w14:paraId="32F7F8FB" w14:textId="77777777" w:rsidR="0064231D" w:rsidRPr="009739D1" w:rsidRDefault="0064231D" w:rsidP="0064231D"/>
    <w:p w14:paraId="6E177B17" w14:textId="77777777" w:rsidR="0064231D" w:rsidRPr="009739D1" w:rsidRDefault="0064231D" w:rsidP="0064231D"/>
    <w:p w14:paraId="15DA0D41" w14:textId="77777777" w:rsidR="0064231D" w:rsidRPr="009739D1" w:rsidRDefault="0064231D" w:rsidP="0064231D"/>
    <w:p w14:paraId="693B3FAB" w14:textId="77777777" w:rsidR="0064231D" w:rsidRPr="009739D1" w:rsidRDefault="0064231D" w:rsidP="0064231D"/>
    <w:p w14:paraId="210660C9" w14:textId="77777777" w:rsidR="0064231D" w:rsidRPr="009739D1" w:rsidRDefault="0064231D" w:rsidP="0064231D"/>
    <w:p w14:paraId="0CBBB472" w14:textId="77777777" w:rsidR="0064231D" w:rsidRPr="009739D1" w:rsidRDefault="0064231D" w:rsidP="0064231D"/>
    <w:p w14:paraId="18064073" w14:textId="77777777" w:rsidR="0064231D" w:rsidRPr="009739D1" w:rsidRDefault="0064231D" w:rsidP="0064231D"/>
    <w:p w14:paraId="42E336BF" w14:textId="77777777" w:rsidR="0064231D" w:rsidRPr="009739D1" w:rsidRDefault="0064231D" w:rsidP="00190CA0">
      <w:pPr>
        <w:pStyle w:val="Heading2"/>
      </w:pPr>
    </w:p>
    <w:p w14:paraId="21B8155B" w14:textId="77777777" w:rsidR="0064231D" w:rsidRPr="009739D1" w:rsidRDefault="0064231D" w:rsidP="0064231D"/>
    <w:p w14:paraId="2E1800FA" w14:textId="77777777" w:rsidR="0064231D" w:rsidRPr="009739D1" w:rsidRDefault="0064231D" w:rsidP="0064231D"/>
    <w:p w14:paraId="69EA4425" w14:textId="77777777" w:rsidR="00AE4186" w:rsidRDefault="00AE4186" w:rsidP="00190CA0">
      <w:pPr>
        <w:pStyle w:val="Heading2"/>
      </w:pPr>
    </w:p>
    <w:p w14:paraId="5B452AAA" w14:textId="77777777" w:rsidR="00CE06EF" w:rsidRPr="009739D1" w:rsidRDefault="00CE06EF" w:rsidP="00190CA0">
      <w:pPr>
        <w:pStyle w:val="Heading2"/>
      </w:pPr>
      <w:r w:rsidRPr="009739D1">
        <w:t>SECTION 1.0 -- RATE SCHEDULE</w:t>
      </w:r>
      <w:r w:rsidR="00EE30B1" w:rsidRPr="009739D1">
        <w:t xml:space="preserve"> (Continued)</w:t>
      </w:r>
    </w:p>
    <w:p w14:paraId="078292D4" w14:textId="77777777" w:rsidR="003B3461" w:rsidRPr="009739D1" w:rsidRDefault="003B3461" w:rsidP="00AA3D46">
      <w:pPr>
        <w:rPr>
          <w:sz w:val="22"/>
          <w:szCs w:val="22"/>
          <w:u w:val="single"/>
        </w:rPr>
      </w:pPr>
      <w:r w:rsidRPr="009739D1">
        <w:rPr>
          <w:sz w:val="22"/>
          <w:szCs w:val="22"/>
          <w:u w:val="single"/>
        </w:rPr>
        <w:t>Section 1.02 – Miscellaneous Fees</w:t>
      </w:r>
    </w:p>
    <w:p w14:paraId="3747850A" w14:textId="77777777" w:rsidR="003B3461" w:rsidRPr="009739D1" w:rsidRDefault="003B3461" w:rsidP="00AA3D46">
      <w:pPr>
        <w:rPr>
          <w:sz w:val="22"/>
          <w:szCs w:val="22"/>
          <w:u w:val="single"/>
        </w:rPr>
      </w:pPr>
    </w:p>
    <w:p w14:paraId="4DC7A90C" w14:textId="77777777" w:rsidR="003B3461" w:rsidRPr="009739D1" w:rsidRDefault="003B3461" w:rsidP="00AA3D46">
      <w:pPr>
        <w:tabs>
          <w:tab w:val="right" w:leader="dot" w:pos="9532"/>
        </w:tabs>
        <w:rPr>
          <w:sz w:val="22"/>
          <w:szCs w:val="22"/>
        </w:rPr>
      </w:pPr>
      <w:r w:rsidRPr="009739D1">
        <w:rPr>
          <w:sz w:val="22"/>
          <w:szCs w:val="22"/>
        </w:rPr>
        <w:t>TAP FEE</w:t>
      </w:r>
      <w:r w:rsidRPr="009739D1">
        <w:rPr>
          <w:sz w:val="22"/>
          <w:szCs w:val="22"/>
        </w:rPr>
        <w:tab/>
      </w:r>
      <w:r w:rsidRPr="009739D1">
        <w:rPr>
          <w:sz w:val="22"/>
          <w:szCs w:val="22"/>
          <w:u w:val="single"/>
        </w:rPr>
        <w:t>$</w:t>
      </w:r>
      <w:r w:rsidR="003701D6" w:rsidRPr="009739D1">
        <w:rPr>
          <w:color w:val="FF0000"/>
          <w:sz w:val="22"/>
          <w:szCs w:val="22"/>
          <w:u w:val="single"/>
        </w:rPr>
        <w:t>&lt;Fee&gt;</w:t>
      </w:r>
    </w:p>
    <w:p w14:paraId="7FAD1815" w14:textId="77777777" w:rsidR="003B3461" w:rsidRPr="009739D1" w:rsidRDefault="003B3461" w:rsidP="00AA3D46">
      <w:pPr>
        <w:ind w:left="360"/>
        <w:rPr>
          <w:sz w:val="18"/>
          <w:szCs w:val="18"/>
        </w:rPr>
      </w:pPr>
      <w:r w:rsidRPr="009739D1">
        <w:rPr>
          <w:sz w:val="18"/>
          <w:szCs w:val="18"/>
        </w:rPr>
        <w:t xml:space="preserve">TAP FEE IS BASED ON THE AVERAGE OF THE UTILITY'S ACTUAL COST FOR MATERIALS AND LABOR FOR STANDARD RESIDENTIAL CONNECTION OF 5/8" METER PLUS UNIQUE COSTS AS PERMITTED BY </w:t>
      </w:r>
      <w:r w:rsidR="00AD26FE" w:rsidRPr="009739D1">
        <w:rPr>
          <w:sz w:val="18"/>
          <w:szCs w:val="18"/>
        </w:rPr>
        <w:t>PUC</w:t>
      </w:r>
      <w:r w:rsidRPr="009739D1">
        <w:rPr>
          <w:sz w:val="18"/>
          <w:szCs w:val="18"/>
        </w:rPr>
        <w:t xml:space="preserve"> RULE AT COST.</w:t>
      </w:r>
    </w:p>
    <w:p w14:paraId="2E81DEF5" w14:textId="77777777" w:rsidR="00CE06EF" w:rsidRPr="009739D1" w:rsidRDefault="00CE06EF" w:rsidP="00AA3D46">
      <w:pPr>
        <w:rPr>
          <w:sz w:val="22"/>
          <w:szCs w:val="22"/>
        </w:rPr>
      </w:pPr>
    </w:p>
    <w:p w14:paraId="47532443" w14:textId="77777777" w:rsidR="003B3461" w:rsidRPr="009739D1" w:rsidRDefault="003B3461" w:rsidP="00AA3D46">
      <w:pPr>
        <w:tabs>
          <w:tab w:val="right" w:leader="dot" w:pos="9532"/>
        </w:tabs>
        <w:rPr>
          <w:sz w:val="22"/>
          <w:szCs w:val="22"/>
        </w:rPr>
      </w:pPr>
      <w:r w:rsidRPr="009739D1">
        <w:rPr>
          <w:sz w:val="22"/>
          <w:szCs w:val="22"/>
        </w:rPr>
        <w:t>TAP FEE (Unique costs)</w:t>
      </w:r>
      <w:r w:rsidRPr="009739D1">
        <w:rPr>
          <w:sz w:val="22"/>
          <w:szCs w:val="22"/>
        </w:rPr>
        <w:tab/>
      </w:r>
      <w:r w:rsidRPr="009739D1">
        <w:rPr>
          <w:sz w:val="22"/>
          <w:szCs w:val="22"/>
          <w:u w:val="single"/>
        </w:rPr>
        <w:t>Actual Cost</w:t>
      </w:r>
    </w:p>
    <w:p w14:paraId="5BA2EE36" w14:textId="77777777" w:rsidR="003B3461" w:rsidRPr="009739D1" w:rsidRDefault="003B3461" w:rsidP="00AA3D46">
      <w:pPr>
        <w:ind w:left="360"/>
        <w:rPr>
          <w:sz w:val="18"/>
          <w:szCs w:val="18"/>
        </w:rPr>
      </w:pPr>
      <w:r w:rsidRPr="009739D1">
        <w:rPr>
          <w:sz w:val="18"/>
          <w:szCs w:val="18"/>
        </w:rPr>
        <w:t>FOR EXAMPLE, A ROAD BORE FOR CUSTOMER</w:t>
      </w:r>
      <w:r w:rsidR="009458BB" w:rsidRPr="009739D1">
        <w:rPr>
          <w:sz w:val="18"/>
          <w:szCs w:val="18"/>
        </w:rPr>
        <w:t>S OUTSIDE OF SUBDIVISIONS OR RES</w:t>
      </w:r>
      <w:r w:rsidRPr="009739D1">
        <w:rPr>
          <w:sz w:val="18"/>
          <w:szCs w:val="18"/>
        </w:rPr>
        <w:t>IDENTIAL AREAS.</w:t>
      </w:r>
    </w:p>
    <w:p w14:paraId="14997F96" w14:textId="77777777" w:rsidR="003B3461" w:rsidRPr="009739D1" w:rsidRDefault="003B3461" w:rsidP="00AA3D46">
      <w:pPr>
        <w:tabs>
          <w:tab w:val="left" w:pos="-1440"/>
        </w:tabs>
        <w:rPr>
          <w:sz w:val="22"/>
          <w:szCs w:val="22"/>
        </w:rPr>
      </w:pPr>
    </w:p>
    <w:p w14:paraId="5FC05B88" w14:textId="77777777" w:rsidR="003B3461" w:rsidRPr="009739D1" w:rsidRDefault="003B3461" w:rsidP="00AA3D46">
      <w:pPr>
        <w:tabs>
          <w:tab w:val="right" w:leader="dot" w:pos="9532"/>
        </w:tabs>
        <w:rPr>
          <w:sz w:val="22"/>
          <w:szCs w:val="22"/>
        </w:rPr>
      </w:pPr>
      <w:r w:rsidRPr="009739D1">
        <w:rPr>
          <w:sz w:val="22"/>
          <w:szCs w:val="22"/>
        </w:rPr>
        <w:t>LARGE METER TAP FEE</w:t>
      </w:r>
      <w:r w:rsidRPr="009739D1">
        <w:rPr>
          <w:sz w:val="22"/>
          <w:szCs w:val="22"/>
        </w:rPr>
        <w:tab/>
      </w:r>
      <w:r w:rsidRPr="009739D1">
        <w:rPr>
          <w:sz w:val="22"/>
          <w:szCs w:val="22"/>
          <w:u w:val="single"/>
        </w:rPr>
        <w:t>Actual Cost</w:t>
      </w:r>
    </w:p>
    <w:p w14:paraId="71845987" w14:textId="77777777" w:rsidR="003B3461" w:rsidRPr="009739D1" w:rsidRDefault="003B3461" w:rsidP="00AA3D46">
      <w:pPr>
        <w:ind w:left="360"/>
        <w:rPr>
          <w:sz w:val="18"/>
          <w:szCs w:val="18"/>
        </w:rPr>
      </w:pPr>
      <w:r w:rsidRPr="009739D1">
        <w:rPr>
          <w:sz w:val="18"/>
          <w:szCs w:val="18"/>
        </w:rPr>
        <w:t>TAP FEE IS BASED ON THE UTILITY'S ACTUAL COST FOR MATERIALS AND LABOR FOR METERS LARGER THAN STANDARD 5/8" METERS.</w:t>
      </w:r>
    </w:p>
    <w:p w14:paraId="7D6B8A2C" w14:textId="77777777" w:rsidR="003B3461" w:rsidRPr="009739D1" w:rsidRDefault="003B3461" w:rsidP="00AA3D46">
      <w:pPr>
        <w:rPr>
          <w:sz w:val="22"/>
          <w:szCs w:val="22"/>
        </w:rPr>
      </w:pPr>
    </w:p>
    <w:p w14:paraId="21A0BD30" w14:textId="77777777" w:rsidR="00CE06EF" w:rsidRPr="009739D1" w:rsidRDefault="00CE06EF" w:rsidP="00AA3D46">
      <w:pPr>
        <w:rPr>
          <w:sz w:val="22"/>
          <w:szCs w:val="22"/>
        </w:rPr>
      </w:pPr>
      <w:r w:rsidRPr="009739D1">
        <w:rPr>
          <w:sz w:val="22"/>
          <w:szCs w:val="22"/>
        </w:rPr>
        <w:t>RECONNECTION FEE</w:t>
      </w:r>
    </w:p>
    <w:p w14:paraId="2E869003" w14:textId="77777777" w:rsidR="00CE06EF" w:rsidRPr="009739D1" w:rsidRDefault="00CE06EF" w:rsidP="00AA3D46">
      <w:pPr>
        <w:ind w:left="360"/>
        <w:rPr>
          <w:sz w:val="18"/>
          <w:szCs w:val="18"/>
        </w:rPr>
      </w:pPr>
      <w:r w:rsidRPr="009739D1">
        <w:rPr>
          <w:sz w:val="18"/>
          <w:szCs w:val="18"/>
        </w:rPr>
        <w:t>THE RECONNECT FEE WILL BE CHARGED BEFORE SERVICE CAN BE RESTORED TO A CUSTOMER WHO HAS BEEN DISCONNECTED FOR THE FOLLOWING REASONS:</w:t>
      </w:r>
    </w:p>
    <w:p w14:paraId="7B4F980E" w14:textId="77777777" w:rsidR="003701D6" w:rsidRPr="009739D1" w:rsidRDefault="00CE06EF" w:rsidP="00AA3D46">
      <w:pPr>
        <w:tabs>
          <w:tab w:val="right" w:leader="dot" w:pos="9532"/>
        </w:tabs>
        <w:ind w:firstLine="720"/>
        <w:rPr>
          <w:color w:val="FF0000"/>
          <w:sz w:val="22"/>
          <w:szCs w:val="22"/>
          <w:u w:val="single"/>
        </w:rPr>
      </w:pPr>
      <w:r w:rsidRPr="009739D1">
        <w:rPr>
          <w:sz w:val="22"/>
          <w:szCs w:val="22"/>
        </w:rPr>
        <w:t>a)  Non-payment of bill (Maximum $25.00)</w:t>
      </w:r>
      <w:r w:rsidRPr="009739D1">
        <w:rPr>
          <w:sz w:val="22"/>
          <w:szCs w:val="22"/>
        </w:rPr>
        <w:tab/>
      </w:r>
      <w:r w:rsidRPr="009739D1">
        <w:rPr>
          <w:sz w:val="22"/>
          <w:szCs w:val="22"/>
          <w:u w:val="single"/>
        </w:rPr>
        <w:t>$</w:t>
      </w:r>
      <w:r w:rsidR="003701D6" w:rsidRPr="009739D1">
        <w:rPr>
          <w:color w:val="FF0000"/>
          <w:sz w:val="22"/>
          <w:szCs w:val="22"/>
          <w:u w:val="single"/>
        </w:rPr>
        <w:t>&lt;Fee&gt;</w:t>
      </w:r>
    </w:p>
    <w:p w14:paraId="3789508A" w14:textId="77777777" w:rsidR="00CE06EF" w:rsidRPr="009739D1" w:rsidRDefault="00CE06EF" w:rsidP="00AA3D46">
      <w:pPr>
        <w:tabs>
          <w:tab w:val="right" w:leader="dot" w:pos="9532"/>
        </w:tabs>
        <w:ind w:firstLine="720"/>
        <w:rPr>
          <w:sz w:val="22"/>
          <w:szCs w:val="22"/>
        </w:rPr>
      </w:pPr>
      <w:r w:rsidRPr="009739D1">
        <w:rPr>
          <w:sz w:val="22"/>
          <w:szCs w:val="22"/>
        </w:rPr>
        <w:t>b)  Customer's request</w:t>
      </w:r>
      <w:r w:rsidRPr="009739D1">
        <w:rPr>
          <w:sz w:val="22"/>
          <w:szCs w:val="22"/>
        </w:rPr>
        <w:tab/>
      </w:r>
      <w:r w:rsidRPr="009739D1">
        <w:rPr>
          <w:sz w:val="22"/>
          <w:szCs w:val="22"/>
          <w:u w:val="single"/>
        </w:rPr>
        <w:t>$</w:t>
      </w:r>
      <w:r w:rsidR="003701D6" w:rsidRPr="009739D1">
        <w:rPr>
          <w:color w:val="FF0000"/>
          <w:sz w:val="22"/>
          <w:szCs w:val="22"/>
          <w:u w:val="single"/>
        </w:rPr>
        <w:t>&lt;Fee&gt;</w:t>
      </w:r>
    </w:p>
    <w:p w14:paraId="29E396ED" w14:textId="77777777" w:rsidR="00CE06EF" w:rsidRPr="009739D1" w:rsidRDefault="00CE06EF" w:rsidP="00AA3D46">
      <w:pPr>
        <w:ind w:firstLine="1080"/>
        <w:rPr>
          <w:sz w:val="22"/>
          <w:szCs w:val="22"/>
        </w:rPr>
      </w:pPr>
      <w:r w:rsidRPr="009739D1">
        <w:rPr>
          <w:sz w:val="22"/>
          <w:szCs w:val="22"/>
        </w:rPr>
        <w:t>or other reasons listed under Section 2.0 of this tariff</w:t>
      </w:r>
    </w:p>
    <w:p w14:paraId="1B21BEF1" w14:textId="77777777" w:rsidR="00CE06EF" w:rsidRPr="009739D1" w:rsidRDefault="00CE06EF" w:rsidP="00AA3D46">
      <w:pPr>
        <w:tabs>
          <w:tab w:val="right" w:leader="dot" w:pos="9360"/>
        </w:tabs>
        <w:rPr>
          <w:sz w:val="22"/>
          <w:szCs w:val="22"/>
        </w:rPr>
      </w:pPr>
    </w:p>
    <w:p w14:paraId="78A6E9E8" w14:textId="77777777" w:rsidR="00CE06EF" w:rsidRPr="009739D1" w:rsidRDefault="00CE06EF" w:rsidP="00AA3D46">
      <w:pPr>
        <w:tabs>
          <w:tab w:val="right" w:leader="dot" w:pos="9532"/>
        </w:tabs>
        <w:rPr>
          <w:sz w:val="22"/>
          <w:szCs w:val="22"/>
        </w:rPr>
      </w:pPr>
      <w:r w:rsidRPr="009739D1">
        <w:rPr>
          <w:sz w:val="22"/>
          <w:szCs w:val="22"/>
        </w:rPr>
        <w:t>TRANSFER FEE</w:t>
      </w:r>
      <w:r w:rsidRPr="009739D1">
        <w:rPr>
          <w:sz w:val="22"/>
          <w:szCs w:val="22"/>
        </w:rPr>
        <w:tab/>
      </w:r>
      <w:r w:rsidRPr="009739D1">
        <w:rPr>
          <w:sz w:val="22"/>
          <w:szCs w:val="22"/>
          <w:u w:val="single"/>
        </w:rPr>
        <w:t>$</w:t>
      </w:r>
      <w:r w:rsidR="003701D6" w:rsidRPr="009739D1">
        <w:rPr>
          <w:color w:val="FF0000"/>
          <w:sz w:val="22"/>
          <w:szCs w:val="22"/>
          <w:u w:val="single"/>
        </w:rPr>
        <w:t>&lt;Fee&gt;</w:t>
      </w:r>
    </w:p>
    <w:p w14:paraId="366858A0" w14:textId="77777777" w:rsidR="00CE06EF" w:rsidRPr="009739D1" w:rsidRDefault="00CE06EF" w:rsidP="00AA3D46">
      <w:pPr>
        <w:ind w:left="360"/>
        <w:rPr>
          <w:sz w:val="18"/>
          <w:szCs w:val="18"/>
        </w:rPr>
      </w:pPr>
      <w:r w:rsidRPr="009739D1">
        <w:rPr>
          <w:sz w:val="18"/>
          <w:szCs w:val="18"/>
        </w:rPr>
        <w:t>THE TRANSFER FEE WILL BE CHARGED FOR CHANGING AN ACCOUNT NAME AT THE SAME SERVICE LOCATION WHEN THE SERVICE IS NOT DISCONNECTED.</w:t>
      </w:r>
    </w:p>
    <w:p w14:paraId="5C1CC8F7" w14:textId="77777777" w:rsidR="00CE06EF" w:rsidRPr="009739D1" w:rsidRDefault="00CE06EF" w:rsidP="00AA3D46">
      <w:pPr>
        <w:rPr>
          <w:sz w:val="22"/>
          <w:szCs w:val="22"/>
        </w:rPr>
      </w:pPr>
    </w:p>
    <w:p w14:paraId="57569993" w14:textId="77777777" w:rsidR="00CE06EF" w:rsidRPr="009739D1" w:rsidRDefault="00CE06EF" w:rsidP="00AA3D46">
      <w:pPr>
        <w:tabs>
          <w:tab w:val="right" w:leader="dot" w:pos="9532"/>
        </w:tabs>
        <w:ind w:left="720" w:hanging="720"/>
        <w:rPr>
          <w:sz w:val="22"/>
          <w:szCs w:val="22"/>
        </w:rPr>
      </w:pPr>
      <w:r w:rsidRPr="009739D1">
        <w:rPr>
          <w:sz w:val="22"/>
          <w:szCs w:val="22"/>
        </w:rPr>
        <w:t>LATE CHARGE</w:t>
      </w:r>
      <w:r w:rsidRPr="009739D1">
        <w:rPr>
          <w:sz w:val="22"/>
          <w:szCs w:val="22"/>
        </w:rPr>
        <w:tab/>
      </w:r>
      <w:r w:rsidR="003701D6" w:rsidRPr="009739D1">
        <w:rPr>
          <w:color w:val="FF0000"/>
          <w:sz w:val="22"/>
          <w:szCs w:val="22"/>
          <w:u w:val="single"/>
        </w:rPr>
        <w:t>&lt;% or cost&gt;</w:t>
      </w:r>
      <w:r w:rsidRPr="009739D1">
        <w:rPr>
          <w:sz w:val="22"/>
          <w:szCs w:val="22"/>
          <w:u w:val="single"/>
        </w:rPr>
        <w:t>%</w:t>
      </w:r>
    </w:p>
    <w:p w14:paraId="304E812F" w14:textId="77777777" w:rsidR="00CE06EF" w:rsidRPr="009739D1" w:rsidRDefault="00CE06EF" w:rsidP="00AA3D46">
      <w:pPr>
        <w:ind w:left="360"/>
        <w:rPr>
          <w:sz w:val="18"/>
          <w:szCs w:val="18"/>
        </w:rPr>
      </w:pPr>
      <w:r w:rsidRPr="009739D1">
        <w:rPr>
          <w:sz w:val="18"/>
          <w:szCs w:val="18"/>
        </w:rPr>
        <w:t>A ONE-TIME PENALTY MAY BE MADE ON DELINQUENT BILLS BUT MAY NOT BE APPLIED TO ANY BALANCE TO WHICH THE PENALTY WAS APPLIED IN A PREVIOUS BILLING.</w:t>
      </w:r>
    </w:p>
    <w:p w14:paraId="4EBEA750" w14:textId="77777777" w:rsidR="00CE06EF" w:rsidRPr="009739D1" w:rsidRDefault="00CE06EF" w:rsidP="00AA3D46">
      <w:pPr>
        <w:rPr>
          <w:sz w:val="22"/>
          <w:szCs w:val="22"/>
        </w:rPr>
      </w:pPr>
    </w:p>
    <w:p w14:paraId="03258D98" w14:textId="77777777" w:rsidR="00CE06EF" w:rsidRPr="009739D1" w:rsidRDefault="00CE06EF" w:rsidP="00AA3D46">
      <w:pPr>
        <w:tabs>
          <w:tab w:val="right" w:leader="dot" w:pos="9532"/>
        </w:tabs>
        <w:ind w:left="720" w:hanging="720"/>
        <w:rPr>
          <w:sz w:val="22"/>
          <w:szCs w:val="22"/>
        </w:rPr>
      </w:pPr>
      <w:r w:rsidRPr="009739D1">
        <w:rPr>
          <w:sz w:val="22"/>
          <w:szCs w:val="22"/>
        </w:rPr>
        <w:t>RETURNED CHECK CHARGE</w:t>
      </w:r>
      <w:r w:rsidRPr="009739D1">
        <w:rPr>
          <w:sz w:val="22"/>
          <w:szCs w:val="22"/>
        </w:rPr>
        <w:tab/>
      </w:r>
      <w:r w:rsidRPr="009739D1">
        <w:rPr>
          <w:sz w:val="22"/>
          <w:szCs w:val="22"/>
          <w:u w:val="single"/>
        </w:rPr>
        <w:t>$</w:t>
      </w:r>
      <w:r w:rsidR="003701D6" w:rsidRPr="009739D1">
        <w:rPr>
          <w:color w:val="FF0000"/>
          <w:sz w:val="22"/>
          <w:szCs w:val="22"/>
          <w:u w:val="single"/>
        </w:rPr>
        <w:t>&lt;Fee&gt;</w:t>
      </w:r>
    </w:p>
    <w:p w14:paraId="52B5B86A" w14:textId="77777777" w:rsidR="00CE06EF" w:rsidRPr="009739D1" w:rsidRDefault="00CE06EF" w:rsidP="00AA3D46">
      <w:pPr>
        <w:rPr>
          <w:sz w:val="22"/>
          <w:szCs w:val="22"/>
        </w:rPr>
      </w:pPr>
    </w:p>
    <w:p w14:paraId="20709D31" w14:textId="77777777" w:rsidR="00CE06EF" w:rsidRPr="009739D1" w:rsidRDefault="00CE06EF" w:rsidP="00AA3D46">
      <w:pPr>
        <w:tabs>
          <w:tab w:val="right" w:leader="dot" w:pos="9532"/>
        </w:tabs>
        <w:ind w:left="720" w:hanging="720"/>
        <w:rPr>
          <w:sz w:val="22"/>
          <w:szCs w:val="22"/>
        </w:rPr>
      </w:pPr>
      <w:r w:rsidRPr="009739D1">
        <w:rPr>
          <w:sz w:val="22"/>
          <w:szCs w:val="22"/>
        </w:rPr>
        <w:t>CUSTOMER DEPOSIT RESIDENTIAL (Maximum $50)</w:t>
      </w:r>
      <w:r w:rsidRPr="009739D1">
        <w:rPr>
          <w:sz w:val="22"/>
          <w:szCs w:val="22"/>
        </w:rPr>
        <w:tab/>
      </w:r>
      <w:r w:rsidRPr="009739D1">
        <w:rPr>
          <w:sz w:val="22"/>
          <w:szCs w:val="22"/>
          <w:u w:val="single"/>
        </w:rPr>
        <w:t>$</w:t>
      </w:r>
      <w:r w:rsidR="003701D6" w:rsidRPr="009739D1">
        <w:rPr>
          <w:color w:val="FF0000"/>
          <w:sz w:val="22"/>
          <w:szCs w:val="22"/>
          <w:u w:val="single"/>
        </w:rPr>
        <w:t>&lt;Fee&gt;</w:t>
      </w:r>
    </w:p>
    <w:p w14:paraId="1B4B33C0" w14:textId="77777777" w:rsidR="00CE06EF" w:rsidRPr="009739D1" w:rsidRDefault="00CE06EF" w:rsidP="00AA3D46">
      <w:pPr>
        <w:rPr>
          <w:sz w:val="22"/>
          <w:szCs w:val="22"/>
        </w:rPr>
      </w:pPr>
    </w:p>
    <w:p w14:paraId="2F0D0326" w14:textId="77777777" w:rsidR="00CE06EF" w:rsidRPr="009739D1" w:rsidRDefault="00CE06EF" w:rsidP="00AA3D46">
      <w:pPr>
        <w:tabs>
          <w:tab w:val="right" w:leader="dot" w:pos="9532"/>
        </w:tabs>
        <w:rPr>
          <w:sz w:val="22"/>
          <w:szCs w:val="22"/>
        </w:rPr>
      </w:pPr>
      <w:r w:rsidRPr="009739D1">
        <w:rPr>
          <w:sz w:val="22"/>
          <w:szCs w:val="22"/>
        </w:rPr>
        <w:t>COMMERCIAL AND NON-RESIDENTIAL DEPOSIT</w:t>
      </w:r>
      <w:r w:rsidRPr="009739D1">
        <w:rPr>
          <w:sz w:val="22"/>
          <w:szCs w:val="22"/>
        </w:rPr>
        <w:tab/>
      </w:r>
      <w:r w:rsidRPr="00E84165">
        <w:rPr>
          <w:sz w:val="20"/>
        </w:rPr>
        <w:t>1/6TH EST</w:t>
      </w:r>
      <w:r w:rsidR="00E84165">
        <w:rPr>
          <w:sz w:val="20"/>
        </w:rPr>
        <w:t>IMATED</w:t>
      </w:r>
      <w:r w:rsidRPr="00E84165">
        <w:rPr>
          <w:sz w:val="20"/>
        </w:rPr>
        <w:t xml:space="preserve"> ANNUAL BILL</w:t>
      </w:r>
    </w:p>
    <w:p w14:paraId="213E9DB3" w14:textId="77777777" w:rsidR="00CE06EF" w:rsidRPr="009739D1" w:rsidRDefault="00CE06EF" w:rsidP="00AA3D46">
      <w:pPr>
        <w:rPr>
          <w:sz w:val="22"/>
          <w:szCs w:val="22"/>
        </w:rPr>
      </w:pPr>
    </w:p>
    <w:p w14:paraId="7A34AE25" w14:textId="77777777" w:rsidR="00CE06EF" w:rsidRPr="009739D1" w:rsidRDefault="00CE06EF" w:rsidP="00AA3D46">
      <w:pPr>
        <w:tabs>
          <w:tab w:val="right" w:leader="dot" w:pos="9532"/>
        </w:tabs>
        <w:rPr>
          <w:sz w:val="22"/>
          <w:szCs w:val="22"/>
        </w:rPr>
      </w:pPr>
      <w:r w:rsidRPr="009739D1">
        <w:rPr>
          <w:sz w:val="22"/>
          <w:szCs w:val="22"/>
        </w:rPr>
        <w:t>METER TEST FEE (actual cost of testing the meter up to)</w:t>
      </w:r>
      <w:r w:rsidRPr="009739D1">
        <w:rPr>
          <w:sz w:val="22"/>
          <w:szCs w:val="22"/>
        </w:rPr>
        <w:tab/>
      </w:r>
      <w:r w:rsidRPr="009739D1">
        <w:rPr>
          <w:sz w:val="22"/>
          <w:szCs w:val="22"/>
          <w:u w:val="single"/>
        </w:rPr>
        <w:t>$</w:t>
      </w:r>
      <w:r w:rsidR="003701D6" w:rsidRPr="009739D1">
        <w:rPr>
          <w:color w:val="FF0000"/>
          <w:sz w:val="22"/>
          <w:szCs w:val="22"/>
          <w:u w:val="single"/>
        </w:rPr>
        <w:t>&lt;Fee&gt;</w:t>
      </w:r>
    </w:p>
    <w:p w14:paraId="5209C4A4" w14:textId="77777777" w:rsidR="00CE06EF" w:rsidRPr="009739D1" w:rsidRDefault="00CE06EF" w:rsidP="00AA3D46">
      <w:pPr>
        <w:ind w:left="360"/>
        <w:rPr>
          <w:sz w:val="18"/>
          <w:szCs w:val="18"/>
        </w:rPr>
      </w:pPr>
      <w:r w:rsidRPr="009739D1">
        <w:rPr>
          <w:sz w:val="18"/>
          <w:szCs w:val="18"/>
        </w:rPr>
        <w:t>THIS FEE MAY BE CHARGED IF A CUSTOMER REQUESTS A SECOND METER TEST WITHIN A TWO-YEAR PERIOD AND THE TEST INDICATES THAT THE METER IS RECORDING ACCURATELY.</w:t>
      </w:r>
    </w:p>
    <w:p w14:paraId="5BC9A384" w14:textId="77777777" w:rsidR="00CE06EF" w:rsidRPr="009739D1" w:rsidRDefault="00CE06EF" w:rsidP="00AA3D46">
      <w:pPr>
        <w:tabs>
          <w:tab w:val="left" w:pos="-720"/>
        </w:tabs>
        <w:rPr>
          <w:sz w:val="22"/>
          <w:szCs w:val="22"/>
        </w:rPr>
      </w:pPr>
    </w:p>
    <w:p w14:paraId="6192D3EC" w14:textId="77777777" w:rsidR="00CE06EF" w:rsidRPr="009739D1" w:rsidRDefault="00CE06EF" w:rsidP="00AA3D46">
      <w:pPr>
        <w:tabs>
          <w:tab w:val="right" w:leader="dot" w:pos="9532"/>
        </w:tabs>
        <w:rPr>
          <w:sz w:val="22"/>
          <w:szCs w:val="22"/>
        </w:rPr>
      </w:pPr>
      <w:r w:rsidRPr="009739D1">
        <w:rPr>
          <w:sz w:val="22"/>
          <w:szCs w:val="22"/>
        </w:rPr>
        <w:t>METER RELOCATION FEE</w:t>
      </w:r>
      <w:r w:rsidRPr="009739D1">
        <w:rPr>
          <w:sz w:val="22"/>
          <w:szCs w:val="22"/>
        </w:rPr>
        <w:tab/>
      </w:r>
      <w:r w:rsidRPr="009739D1">
        <w:rPr>
          <w:sz w:val="22"/>
          <w:szCs w:val="22"/>
          <w:u w:val="single"/>
        </w:rPr>
        <w:t>Actual Relocation Cost</w:t>
      </w:r>
    </w:p>
    <w:p w14:paraId="58D8DDD3" w14:textId="77777777" w:rsidR="00CE06EF" w:rsidRPr="009739D1" w:rsidRDefault="00CE06EF" w:rsidP="00AA3D46">
      <w:pPr>
        <w:ind w:left="360"/>
        <w:rPr>
          <w:sz w:val="18"/>
          <w:szCs w:val="18"/>
        </w:rPr>
      </w:pPr>
      <w:r w:rsidRPr="009739D1">
        <w:rPr>
          <w:sz w:val="18"/>
          <w:szCs w:val="18"/>
        </w:rPr>
        <w:t>THIS FEE MAY BE CHARGED IF A CUSTOMER REQUESTS RELOCATION OF AN EXISTING METER.</w:t>
      </w:r>
    </w:p>
    <w:p w14:paraId="12C2C05F" w14:textId="77777777" w:rsidR="00CE06EF" w:rsidRPr="009739D1" w:rsidRDefault="00CE06EF" w:rsidP="00AA3D46">
      <w:pPr>
        <w:rPr>
          <w:sz w:val="22"/>
          <w:szCs w:val="22"/>
        </w:rPr>
      </w:pPr>
    </w:p>
    <w:p w14:paraId="545AB262" w14:textId="77777777" w:rsidR="00CE06EF" w:rsidRPr="009739D1" w:rsidRDefault="00CE06EF" w:rsidP="00AA3D46">
      <w:pPr>
        <w:tabs>
          <w:tab w:val="right" w:leader="dot" w:pos="9532"/>
        </w:tabs>
        <w:rPr>
          <w:sz w:val="22"/>
          <w:szCs w:val="22"/>
        </w:rPr>
      </w:pPr>
      <w:r w:rsidRPr="009739D1">
        <w:rPr>
          <w:sz w:val="22"/>
          <w:szCs w:val="22"/>
        </w:rPr>
        <w:t>METER CONVERSION FEE</w:t>
      </w:r>
      <w:r w:rsidRPr="009739D1">
        <w:rPr>
          <w:sz w:val="22"/>
          <w:szCs w:val="22"/>
        </w:rPr>
        <w:tab/>
      </w:r>
      <w:r w:rsidRPr="009739D1">
        <w:rPr>
          <w:sz w:val="22"/>
          <w:szCs w:val="22"/>
          <w:u w:val="single"/>
        </w:rPr>
        <w:t xml:space="preserve">Actual Cost </w:t>
      </w:r>
      <w:r w:rsidR="00DD1CD1" w:rsidRPr="009739D1">
        <w:rPr>
          <w:sz w:val="22"/>
          <w:szCs w:val="22"/>
          <w:u w:val="single"/>
        </w:rPr>
        <w:t>t</w:t>
      </w:r>
      <w:r w:rsidRPr="009739D1">
        <w:rPr>
          <w:sz w:val="22"/>
          <w:szCs w:val="22"/>
          <w:u w:val="single"/>
        </w:rPr>
        <w:t>o Convert Meter</w:t>
      </w:r>
    </w:p>
    <w:p w14:paraId="367A4A72" w14:textId="77777777" w:rsidR="00CE06EF" w:rsidRPr="009739D1" w:rsidRDefault="00CE06EF" w:rsidP="00AA3D46">
      <w:pPr>
        <w:ind w:left="360"/>
        <w:rPr>
          <w:sz w:val="18"/>
          <w:szCs w:val="18"/>
        </w:rPr>
      </w:pPr>
      <w:r w:rsidRPr="009739D1">
        <w:rPr>
          <w:sz w:val="18"/>
          <w:szCs w:val="18"/>
        </w:rPr>
        <w:t>THIS FEE MAY BE CHARGED IF A CUSTOMER REQUESTS CHANGE OF SIZE OF AN EXISTING METER OR CHANGE IS REQUIRED BY MATERIAL CHANGE IN CUSTOMERS SERVICE DEMAND.</w:t>
      </w:r>
    </w:p>
    <w:p w14:paraId="0C86C006" w14:textId="77777777" w:rsidR="00CE06EF" w:rsidRPr="009739D1" w:rsidRDefault="00CE06EF" w:rsidP="00AA3D46">
      <w:pPr>
        <w:rPr>
          <w:sz w:val="22"/>
          <w:szCs w:val="22"/>
        </w:rPr>
      </w:pPr>
    </w:p>
    <w:p w14:paraId="28815A08" w14:textId="77777777" w:rsidR="00CE06EF" w:rsidRPr="009739D1" w:rsidRDefault="00CE06EF" w:rsidP="00AA3D46">
      <w:pPr>
        <w:rPr>
          <w:sz w:val="22"/>
          <w:szCs w:val="22"/>
        </w:rPr>
      </w:pPr>
      <w:r w:rsidRPr="009739D1">
        <w:rPr>
          <w:sz w:val="22"/>
          <w:szCs w:val="22"/>
        </w:rPr>
        <w:t>SEASONAL RECONNECTION FEE:</w:t>
      </w:r>
    </w:p>
    <w:p w14:paraId="0567B30F" w14:textId="77777777" w:rsidR="00CE06EF" w:rsidRDefault="00CE06EF" w:rsidP="00AA3D46">
      <w:pPr>
        <w:ind w:left="360"/>
        <w:rPr>
          <w:sz w:val="18"/>
          <w:szCs w:val="18"/>
        </w:rPr>
      </w:pPr>
      <w:r w:rsidRPr="009739D1">
        <w:rPr>
          <w:sz w:val="18"/>
          <w:szCs w:val="18"/>
        </w:rPr>
        <w:t xml:space="preserve">BASE RATE FOR METER SIZE TIMES NUMBER OF MONTHS OFF THE SYSTEM NOT TO EXCEED SIX MONTHS WHEN LEAVE AND RETURN WITHIN A </w:t>
      </w:r>
      <w:proofErr w:type="gramStart"/>
      <w:r w:rsidRPr="009739D1">
        <w:rPr>
          <w:sz w:val="18"/>
          <w:szCs w:val="18"/>
        </w:rPr>
        <w:t>TWELVE MONTH</w:t>
      </w:r>
      <w:proofErr w:type="gramEnd"/>
      <w:r w:rsidRPr="009739D1">
        <w:rPr>
          <w:sz w:val="18"/>
          <w:szCs w:val="18"/>
        </w:rPr>
        <w:t xml:space="preserve"> PERIOD.</w:t>
      </w:r>
    </w:p>
    <w:p w14:paraId="764D0B3B" w14:textId="77777777" w:rsidR="00686914" w:rsidRDefault="00686914" w:rsidP="00AA3D46">
      <w:pPr>
        <w:ind w:left="360"/>
        <w:rPr>
          <w:sz w:val="18"/>
          <w:szCs w:val="18"/>
        </w:rPr>
      </w:pPr>
    </w:p>
    <w:p w14:paraId="04B4CCE6" w14:textId="77777777" w:rsidR="00686914" w:rsidRDefault="00686914" w:rsidP="00AA3D46">
      <w:pPr>
        <w:ind w:left="360"/>
        <w:rPr>
          <w:sz w:val="18"/>
          <w:szCs w:val="18"/>
        </w:rPr>
      </w:pPr>
    </w:p>
    <w:p w14:paraId="27254DC7" w14:textId="77777777" w:rsidR="00686914" w:rsidRDefault="00686914" w:rsidP="00AA3D46">
      <w:pPr>
        <w:ind w:left="360"/>
        <w:rPr>
          <w:sz w:val="18"/>
          <w:szCs w:val="18"/>
        </w:rPr>
      </w:pPr>
    </w:p>
    <w:p w14:paraId="5D2583F0" w14:textId="77777777" w:rsidR="00686914" w:rsidRDefault="00686914" w:rsidP="00AA3D46">
      <w:pPr>
        <w:ind w:left="360"/>
        <w:rPr>
          <w:sz w:val="18"/>
          <w:szCs w:val="18"/>
        </w:rPr>
      </w:pPr>
    </w:p>
    <w:p w14:paraId="03437452" w14:textId="77777777" w:rsidR="00686914" w:rsidRDefault="00686914" w:rsidP="00AA3D46">
      <w:pPr>
        <w:ind w:left="360"/>
        <w:rPr>
          <w:sz w:val="18"/>
          <w:szCs w:val="18"/>
        </w:rPr>
      </w:pPr>
    </w:p>
    <w:p w14:paraId="4DD21101" w14:textId="77777777" w:rsidR="00EE30B1" w:rsidRPr="009739D1" w:rsidRDefault="00EE30B1" w:rsidP="00190CA0">
      <w:pPr>
        <w:pStyle w:val="Heading2"/>
      </w:pPr>
      <w:r w:rsidRPr="009739D1">
        <w:lastRenderedPageBreak/>
        <w:t>SECTION 1.0 -- RATE SCHEDULE (Continued)</w:t>
      </w:r>
    </w:p>
    <w:p w14:paraId="0EE33B72" w14:textId="77777777" w:rsidR="00CE06EF" w:rsidRPr="009739D1" w:rsidRDefault="00CE06EF" w:rsidP="00AA3D46">
      <w:pPr>
        <w:rPr>
          <w:sz w:val="22"/>
          <w:szCs w:val="22"/>
          <w:u w:val="single"/>
        </w:rPr>
      </w:pPr>
      <w:r w:rsidRPr="009739D1">
        <w:rPr>
          <w:sz w:val="22"/>
          <w:szCs w:val="22"/>
          <w:u w:val="single"/>
        </w:rPr>
        <w:t>Section 1.02 – Miscellaneous Fees (Continued)</w:t>
      </w:r>
    </w:p>
    <w:p w14:paraId="3E6C33FE" w14:textId="77777777" w:rsidR="00CE06EF" w:rsidRPr="009739D1" w:rsidRDefault="00CE06EF" w:rsidP="00AA3D46">
      <w:pPr>
        <w:tabs>
          <w:tab w:val="left" w:pos="-1440"/>
        </w:tabs>
        <w:rPr>
          <w:sz w:val="22"/>
          <w:szCs w:val="22"/>
        </w:rPr>
      </w:pPr>
    </w:p>
    <w:p w14:paraId="58137E39" w14:textId="77777777" w:rsidR="003B3461" w:rsidRPr="009739D1" w:rsidRDefault="003B3461" w:rsidP="00AA3D46">
      <w:pPr>
        <w:rPr>
          <w:sz w:val="22"/>
          <w:szCs w:val="22"/>
        </w:rPr>
      </w:pPr>
      <w:r w:rsidRPr="009739D1">
        <w:rPr>
          <w:sz w:val="22"/>
          <w:szCs w:val="22"/>
        </w:rPr>
        <w:t>LINE EXTENSION AND CONSTRUCTION CHARGES:</w:t>
      </w:r>
    </w:p>
    <w:p w14:paraId="7EDE4092" w14:textId="77777777" w:rsidR="003B3461" w:rsidRPr="009739D1" w:rsidRDefault="003B3461" w:rsidP="00AA3D46">
      <w:pPr>
        <w:ind w:left="360"/>
        <w:rPr>
          <w:sz w:val="18"/>
          <w:szCs w:val="18"/>
        </w:rPr>
      </w:pPr>
      <w:r w:rsidRPr="009739D1">
        <w:rPr>
          <w:sz w:val="18"/>
          <w:szCs w:val="18"/>
        </w:rPr>
        <w:t xml:space="preserve">REFER TO SECTION </w:t>
      </w:r>
      <w:r w:rsidR="00311956">
        <w:rPr>
          <w:sz w:val="18"/>
          <w:szCs w:val="18"/>
        </w:rPr>
        <w:t>3.02</w:t>
      </w:r>
      <w:r w:rsidRPr="009739D1">
        <w:rPr>
          <w:sz w:val="18"/>
          <w:szCs w:val="18"/>
        </w:rPr>
        <w:t xml:space="preserve"> POLICY FOR TERMS, CONDITIONS, AND CHARGES.</w:t>
      </w:r>
    </w:p>
    <w:p w14:paraId="2F602883" w14:textId="77777777" w:rsidR="003B3461" w:rsidRPr="009739D1" w:rsidRDefault="003B3461" w:rsidP="00AA3D46">
      <w:pPr>
        <w:tabs>
          <w:tab w:val="left" w:pos="-1440"/>
        </w:tabs>
        <w:rPr>
          <w:sz w:val="22"/>
          <w:szCs w:val="22"/>
        </w:rPr>
      </w:pPr>
    </w:p>
    <w:p w14:paraId="16FEECA7" w14:textId="77777777" w:rsidR="00CE06EF" w:rsidRPr="009739D1" w:rsidRDefault="00CE06EF" w:rsidP="00AA3D46">
      <w:pPr>
        <w:tabs>
          <w:tab w:val="left" w:pos="-1440"/>
        </w:tabs>
        <w:rPr>
          <w:sz w:val="22"/>
          <w:szCs w:val="22"/>
        </w:rPr>
      </w:pPr>
      <w:r w:rsidRPr="009739D1">
        <w:rPr>
          <w:sz w:val="22"/>
          <w:szCs w:val="22"/>
        </w:rPr>
        <w:t>GOVERNMENTAL TESTING, INSPECTION AND COSTS SURCHARGE CLAUSE:</w:t>
      </w:r>
    </w:p>
    <w:p w14:paraId="4CC98BF3" w14:textId="77777777" w:rsidR="00177C8A" w:rsidRPr="000E43BD" w:rsidRDefault="00177C8A" w:rsidP="00177C8A">
      <w:pPr>
        <w:ind w:left="360"/>
        <w:rPr>
          <w:sz w:val="18"/>
          <w:szCs w:val="18"/>
        </w:rPr>
      </w:pPr>
      <w:r w:rsidRPr="000E43BD">
        <w:rPr>
          <w:sz w:val="18"/>
          <w:szCs w:val="18"/>
        </w:rPr>
        <w:t xml:space="preserve">WHEN AUTHORIZED IN WRITING BY PUC AND AFTER NOTICE TO CUSTOMERS, THE UTILITY MAY INCREASE RATES TO RECOVER INCREASED COSTS FOR INSPECTION FEES AND WATER TESTING </w:t>
      </w:r>
      <w:r>
        <w:rPr>
          <w:sz w:val="18"/>
          <w:szCs w:val="18"/>
        </w:rPr>
        <w:t>[16 TAC § 24.25(b)(2)</w:t>
      </w:r>
      <w:r w:rsidR="008C6FF2">
        <w:rPr>
          <w:sz w:val="18"/>
          <w:szCs w:val="18"/>
        </w:rPr>
        <w:t>(G)</w:t>
      </w:r>
      <w:r>
        <w:rPr>
          <w:sz w:val="18"/>
          <w:szCs w:val="18"/>
        </w:rPr>
        <w:t>]</w:t>
      </w:r>
      <w:r w:rsidRPr="000E43BD">
        <w:rPr>
          <w:sz w:val="18"/>
          <w:szCs w:val="18"/>
        </w:rPr>
        <w:t>.</w:t>
      </w:r>
    </w:p>
    <w:p w14:paraId="6B0AB57A" w14:textId="77777777" w:rsidR="00CE06EF" w:rsidRPr="009739D1" w:rsidRDefault="00CE06EF" w:rsidP="00AA3D46">
      <w:pPr>
        <w:rPr>
          <w:sz w:val="22"/>
          <w:szCs w:val="22"/>
        </w:rPr>
      </w:pPr>
    </w:p>
    <w:p w14:paraId="14E0FF1C" w14:textId="77777777" w:rsidR="00470CD1" w:rsidRPr="009739D1" w:rsidRDefault="00470CD1" w:rsidP="00AA3D46">
      <w:pPr>
        <w:tabs>
          <w:tab w:val="left" w:leader="dot" w:pos="9360"/>
        </w:tabs>
        <w:rPr>
          <w:sz w:val="22"/>
          <w:szCs w:val="22"/>
        </w:rPr>
      </w:pPr>
      <w:r w:rsidRPr="009739D1">
        <w:rPr>
          <w:sz w:val="22"/>
          <w:szCs w:val="22"/>
        </w:rPr>
        <w:t>SUPPLEMENTAL EMERGENCY SERVICE FEE</w:t>
      </w:r>
    </w:p>
    <w:p w14:paraId="16A79D55" w14:textId="77777777" w:rsidR="00470CD1" w:rsidRPr="009739D1" w:rsidRDefault="00470CD1" w:rsidP="00AA3D46">
      <w:pPr>
        <w:tabs>
          <w:tab w:val="right" w:leader="dot" w:pos="9360"/>
        </w:tabs>
        <w:ind w:left="360"/>
        <w:rPr>
          <w:caps/>
          <w:sz w:val="18"/>
          <w:szCs w:val="18"/>
        </w:rPr>
      </w:pPr>
      <w:r w:rsidRPr="009739D1">
        <w:rPr>
          <w:sz w:val="18"/>
          <w:szCs w:val="18"/>
        </w:rPr>
        <w:t>APPLICABLE TO NONRESIDENTIAL WATER SERVICE CUSTOMERS WHO REQUIRE SUPPLEMENTAL SERVICE OVER AND ABOVE THEIR EXISTING WATER SERVICE FROM TIME TO TIME.  USAGE IS TO BE DETERMINED BY CUSTOMER.  THE MINIMUM DIAMETER FOR SUPPLEMENTAL SERVICE METER SHALL BE 2 INCHES.</w:t>
      </w:r>
    </w:p>
    <w:p w14:paraId="374B7649" w14:textId="77777777" w:rsidR="00470CD1" w:rsidRPr="009739D1" w:rsidRDefault="00470CD1" w:rsidP="00AA3D46">
      <w:pPr>
        <w:tabs>
          <w:tab w:val="right" w:leader="dot" w:pos="9360"/>
        </w:tabs>
        <w:rPr>
          <w:caps/>
          <w:sz w:val="22"/>
          <w:szCs w:val="22"/>
        </w:rPr>
      </w:pPr>
    </w:p>
    <w:p w14:paraId="65058F08" w14:textId="77777777" w:rsidR="00CE06EF" w:rsidRPr="009739D1" w:rsidRDefault="00CE06EF" w:rsidP="00AA3D46">
      <w:pPr>
        <w:tabs>
          <w:tab w:val="right" w:leader="dot" w:pos="9532"/>
        </w:tabs>
        <w:rPr>
          <w:caps/>
          <w:sz w:val="22"/>
          <w:szCs w:val="22"/>
          <w:u w:val="single"/>
        </w:rPr>
      </w:pPr>
      <w:r w:rsidRPr="009739D1">
        <w:rPr>
          <w:caps/>
          <w:sz w:val="22"/>
          <w:szCs w:val="22"/>
        </w:rPr>
        <w:t>MONTHLY SUPPLEMENTAL SERVICE RATE:</w:t>
      </w:r>
      <w:r w:rsidRPr="009739D1">
        <w:rPr>
          <w:caps/>
          <w:sz w:val="22"/>
          <w:szCs w:val="22"/>
        </w:rPr>
        <w:tab/>
      </w:r>
      <w:r w:rsidRPr="009739D1">
        <w:rPr>
          <w:caps/>
          <w:sz w:val="22"/>
          <w:szCs w:val="22"/>
          <w:u w:val="single"/>
        </w:rPr>
        <w:t>$</w:t>
      </w:r>
      <w:r w:rsidR="003701D6" w:rsidRPr="009739D1">
        <w:rPr>
          <w:color w:val="FF0000"/>
          <w:sz w:val="22"/>
          <w:szCs w:val="22"/>
          <w:u w:val="single"/>
        </w:rPr>
        <w:t>&lt;Fee&gt;</w:t>
      </w:r>
    </w:p>
    <w:p w14:paraId="214D0ECF" w14:textId="77777777" w:rsidR="00CE06EF" w:rsidRPr="009739D1" w:rsidRDefault="00CE06EF" w:rsidP="00AA3D46">
      <w:pPr>
        <w:ind w:left="360"/>
        <w:rPr>
          <w:caps/>
          <w:sz w:val="18"/>
          <w:szCs w:val="18"/>
        </w:rPr>
      </w:pPr>
      <w:r w:rsidRPr="009739D1">
        <w:rPr>
          <w:caps/>
          <w:sz w:val="18"/>
          <w:szCs w:val="18"/>
        </w:rPr>
        <w:t>PER Inch Diameter of Service Connection Meter</w:t>
      </w:r>
    </w:p>
    <w:p w14:paraId="243DDA11" w14:textId="77777777" w:rsidR="00CE06EF" w:rsidRPr="009739D1" w:rsidRDefault="00CE06EF" w:rsidP="00AA3D46">
      <w:pPr>
        <w:rPr>
          <w:sz w:val="22"/>
          <w:szCs w:val="22"/>
        </w:rPr>
      </w:pPr>
    </w:p>
    <w:p w14:paraId="73E380DC" w14:textId="77777777" w:rsidR="00CE06EF" w:rsidRPr="009739D1" w:rsidRDefault="00CE06EF" w:rsidP="00AA3D46">
      <w:pPr>
        <w:rPr>
          <w:sz w:val="22"/>
          <w:szCs w:val="22"/>
        </w:rPr>
      </w:pPr>
      <w:r w:rsidRPr="009739D1">
        <w:rPr>
          <w:sz w:val="22"/>
          <w:szCs w:val="22"/>
        </w:rPr>
        <w:t>METER TAMPERING, DAMAGE OR DIVERSION FEE:</w:t>
      </w:r>
    </w:p>
    <w:p w14:paraId="79D36B15" w14:textId="77777777" w:rsidR="00CE06EF" w:rsidRDefault="00CE06EF" w:rsidP="00AA3D46">
      <w:pPr>
        <w:ind w:left="360"/>
        <w:rPr>
          <w:caps/>
          <w:sz w:val="18"/>
          <w:szCs w:val="18"/>
        </w:rPr>
      </w:pPr>
      <w:r w:rsidRPr="009739D1">
        <w:rPr>
          <w:caps/>
          <w:sz w:val="18"/>
          <w:szCs w:val="18"/>
        </w:rPr>
        <w:t>One time penalty per occurrence for tampering with or damaging a water meter or any appurtenance thereto including locks and meter boxes or service diversion of one hundred dollars ($100.00).</w:t>
      </w:r>
    </w:p>
    <w:p w14:paraId="3EC00BE0" w14:textId="77777777" w:rsidR="00686914" w:rsidRDefault="00686914" w:rsidP="00AA3D46">
      <w:pPr>
        <w:ind w:left="360"/>
        <w:rPr>
          <w:caps/>
          <w:sz w:val="18"/>
          <w:szCs w:val="18"/>
        </w:rPr>
      </w:pPr>
    </w:p>
    <w:p w14:paraId="689464F8" w14:textId="77777777" w:rsidR="00686914" w:rsidRDefault="00686914" w:rsidP="00AA3D46">
      <w:pPr>
        <w:ind w:left="360"/>
        <w:rPr>
          <w:caps/>
          <w:sz w:val="18"/>
          <w:szCs w:val="18"/>
        </w:rPr>
      </w:pPr>
    </w:p>
    <w:p w14:paraId="1FF25AB5" w14:textId="77777777" w:rsidR="00686914" w:rsidRDefault="00686914" w:rsidP="00AA3D46">
      <w:pPr>
        <w:ind w:left="360"/>
        <w:rPr>
          <w:caps/>
          <w:sz w:val="18"/>
          <w:szCs w:val="18"/>
        </w:rPr>
      </w:pPr>
    </w:p>
    <w:p w14:paraId="2F8E98B6" w14:textId="77777777" w:rsidR="00686914" w:rsidRDefault="00686914" w:rsidP="00AA3D46">
      <w:pPr>
        <w:ind w:left="360"/>
        <w:rPr>
          <w:caps/>
          <w:sz w:val="18"/>
          <w:szCs w:val="18"/>
        </w:rPr>
      </w:pPr>
    </w:p>
    <w:p w14:paraId="0C85587C" w14:textId="77777777" w:rsidR="00686914" w:rsidRDefault="00686914" w:rsidP="00AA3D46">
      <w:pPr>
        <w:ind w:left="360"/>
        <w:rPr>
          <w:caps/>
          <w:sz w:val="18"/>
          <w:szCs w:val="18"/>
        </w:rPr>
      </w:pPr>
    </w:p>
    <w:p w14:paraId="72A042C5" w14:textId="77777777" w:rsidR="00686914" w:rsidRDefault="00686914" w:rsidP="00AA3D46">
      <w:pPr>
        <w:ind w:left="360"/>
        <w:rPr>
          <w:caps/>
          <w:sz w:val="18"/>
          <w:szCs w:val="18"/>
        </w:rPr>
      </w:pPr>
    </w:p>
    <w:p w14:paraId="092E627A" w14:textId="77777777" w:rsidR="00686914" w:rsidRDefault="00686914" w:rsidP="00AA3D46">
      <w:pPr>
        <w:ind w:left="360"/>
        <w:rPr>
          <w:caps/>
          <w:sz w:val="18"/>
          <w:szCs w:val="18"/>
        </w:rPr>
      </w:pPr>
    </w:p>
    <w:p w14:paraId="53848CCE" w14:textId="77777777" w:rsidR="00686914" w:rsidRDefault="00686914" w:rsidP="00AA3D46">
      <w:pPr>
        <w:ind w:left="360"/>
        <w:rPr>
          <w:caps/>
          <w:sz w:val="18"/>
          <w:szCs w:val="18"/>
        </w:rPr>
      </w:pPr>
    </w:p>
    <w:p w14:paraId="1F1A944D" w14:textId="77777777" w:rsidR="00686914" w:rsidRDefault="00686914" w:rsidP="00AA3D46">
      <w:pPr>
        <w:ind w:left="360"/>
        <w:rPr>
          <w:caps/>
          <w:sz w:val="18"/>
          <w:szCs w:val="18"/>
        </w:rPr>
      </w:pPr>
    </w:p>
    <w:p w14:paraId="59B8232A" w14:textId="77777777" w:rsidR="00686914" w:rsidRDefault="00686914" w:rsidP="00AA3D46">
      <w:pPr>
        <w:ind w:left="360"/>
        <w:rPr>
          <w:caps/>
          <w:sz w:val="18"/>
          <w:szCs w:val="18"/>
        </w:rPr>
      </w:pPr>
    </w:p>
    <w:p w14:paraId="0829F042" w14:textId="77777777" w:rsidR="00686914" w:rsidRDefault="00686914" w:rsidP="00AA3D46">
      <w:pPr>
        <w:ind w:left="360"/>
        <w:rPr>
          <w:caps/>
          <w:sz w:val="18"/>
          <w:szCs w:val="18"/>
        </w:rPr>
      </w:pPr>
    </w:p>
    <w:p w14:paraId="4BF2B9F7" w14:textId="77777777" w:rsidR="00686914" w:rsidRDefault="00686914" w:rsidP="00AA3D46">
      <w:pPr>
        <w:ind w:left="360"/>
        <w:rPr>
          <w:caps/>
          <w:sz w:val="18"/>
          <w:szCs w:val="18"/>
        </w:rPr>
      </w:pPr>
    </w:p>
    <w:p w14:paraId="39D51618" w14:textId="77777777" w:rsidR="00686914" w:rsidRDefault="00686914" w:rsidP="00AA3D46">
      <w:pPr>
        <w:ind w:left="360"/>
        <w:rPr>
          <w:caps/>
          <w:sz w:val="18"/>
          <w:szCs w:val="18"/>
        </w:rPr>
      </w:pPr>
    </w:p>
    <w:p w14:paraId="3EBD56A2" w14:textId="77777777" w:rsidR="00686914" w:rsidRDefault="00686914" w:rsidP="00AA3D46">
      <w:pPr>
        <w:ind w:left="360"/>
        <w:rPr>
          <w:caps/>
          <w:sz w:val="18"/>
          <w:szCs w:val="18"/>
        </w:rPr>
      </w:pPr>
    </w:p>
    <w:p w14:paraId="00B15C5F" w14:textId="77777777" w:rsidR="00686914" w:rsidRDefault="00686914" w:rsidP="00AA3D46">
      <w:pPr>
        <w:ind w:left="360"/>
        <w:rPr>
          <w:caps/>
          <w:sz w:val="18"/>
          <w:szCs w:val="18"/>
        </w:rPr>
      </w:pPr>
    </w:p>
    <w:p w14:paraId="2F3161FC" w14:textId="77777777" w:rsidR="00686914" w:rsidRDefault="00686914" w:rsidP="00AA3D46">
      <w:pPr>
        <w:ind w:left="360"/>
        <w:rPr>
          <w:caps/>
          <w:sz w:val="18"/>
          <w:szCs w:val="18"/>
        </w:rPr>
      </w:pPr>
    </w:p>
    <w:p w14:paraId="1488C03D" w14:textId="77777777" w:rsidR="00686914" w:rsidRDefault="00686914" w:rsidP="00AA3D46">
      <w:pPr>
        <w:ind w:left="360"/>
        <w:rPr>
          <w:caps/>
          <w:sz w:val="18"/>
          <w:szCs w:val="18"/>
        </w:rPr>
      </w:pPr>
    </w:p>
    <w:p w14:paraId="5D43B245" w14:textId="77777777" w:rsidR="00686914" w:rsidRDefault="00686914" w:rsidP="00AA3D46">
      <w:pPr>
        <w:ind w:left="360"/>
        <w:rPr>
          <w:caps/>
          <w:sz w:val="18"/>
          <w:szCs w:val="18"/>
        </w:rPr>
      </w:pPr>
    </w:p>
    <w:p w14:paraId="091AFBEA" w14:textId="77777777" w:rsidR="00686914" w:rsidRDefault="00686914" w:rsidP="00AA3D46">
      <w:pPr>
        <w:ind w:left="360"/>
        <w:rPr>
          <w:caps/>
          <w:sz w:val="18"/>
          <w:szCs w:val="18"/>
        </w:rPr>
      </w:pPr>
    </w:p>
    <w:p w14:paraId="6B3EFEF2" w14:textId="77777777" w:rsidR="00686914" w:rsidRDefault="00686914" w:rsidP="00AA3D46">
      <w:pPr>
        <w:ind w:left="360"/>
        <w:rPr>
          <w:caps/>
          <w:sz w:val="18"/>
          <w:szCs w:val="18"/>
        </w:rPr>
      </w:pPr>
    </w:p>
    <w:p w14:paraId="6AC779EE" w14:textId="77777777" w:rsidR="00686914" w:rsidRDefault="00686914" w:rsidP="00AA3D46">
      <w:pPr>
        <w:ind w:left="360"/>
        <w:rPr>
          <w:caps/>
          <w:sz w:val="18"/>
          <w:szCs w:val="18"/>
        </w:rPr>
      </w:pPr>
    </w:p>
    <w:p w14:paraId="019D8E95" w14:textId="77777777" w:rsidR="00686914" w:rsidRDefault="00686914" w:rsidP="00AA3D46">
      <w:pPr>
        <w:ind w:left="360"/>
        <w:rPr>
          <w:caps/>
          <w:sz w:val="18"/>
          <w:szCs w:val="18"/>
        </w:rPr>
      </w:pPr>
    </w:p>
    <w:p w14:paraId="1473ABFE" w14:textId="77777777" w:rsidR="00686914" w:rsidRDefault="00686914" w:rsidP="00AA3D46">
      <w:pPr>
        <w:ind w:left="360"/>
        <w:rPr>
          <w:caps/>
          <w:sz w:val="18"/>
          <w:szCs w:val="18"/>
        </w:rPr>
      </w:pPr>
    </w:p>
    <w:p w14:paraId="3499FC27" w14:textId="77777777" w:rsidR="00686914" w:rsidRDefault="00686914" w:rsidP="00AA3D46">
      <w:pPr>
        <w:ind w:left="360"/>
        <w:rPr>
          <w:caps/>
          <w:sz w:val="18"/>
          <w:szCs w:val="18"/>
        </w:rPr>
      </w:pPr>
    </w:p>
    <w:p w14:paraId="126B3116" w14:textId="77777777" w:rsidR="00686914" w:rsidRDefault="00686914" w:rsidP="00AA3D46">
      <w:pPr>
        <w:ind w:left="360"/>
        <w:rPr>
          <w:caps/>
          <w:sz w:val="18"/>
          <w:szCs w:val="18"/>
        </w:rPr>
      </w:pPr>
    </w:p>
    <w:p w14:paraId="3546CAB5" w14:textId="77777777" w:rsidR="00686914" w:rsidRDefault="00686914" w:rsidP="00AA3D46">
      <w:pPr>
        <w:ind w:left="360"/>
        <w:rPr>
          <w:caps/>
          <w:sz w:val="18"/>
          <w:szCs w:val="18"/>
        </w:rPr>
      </w:pPr>
    </w:p>
    <w:p w14:paraId="77DB5C4D" w14:textId="77777777" w:rsidR="00686914" w:rsidRDefault="00686914" w:rsidP="00AA3D46">
      <w:pPr>
        <w:ind w:left="360"/>
        <w:rPr>
          <w:caps/>
          <w:sz w:val="18"/>
          <w:szCs w:val="18"/>
        </w:rPr>
      </w:pPr>
    </w:p>
    <w:p w14:paraId="3570F6AA" w14:textId="77777777" w:rsidR="00686914" w:rsidRDefault="00686914" w:rsidP="00AA3D46">
      <w:pPr>
        <w:ind w:left="360"/>
        <w:rPr>
          <w:caps/>
          <w:sz w:val="18"/>
          <w:szCs w:val="18"/>
        </w:rPr>
      </w:pPr>
    </w:p>
    <w:p w14:paraId="49B39D37" w14:textId="77777777" w:rsidR="00686914" w:rsidRDefault="00686914" w:rsidP="00AA3D46">
      <w:pPr>
        <w:ind w:left="360"/>
        <w:rPr>
          <w:caps/>
          <w:sz w:val="18"/>
          <w:szCs w:val="18"/>
        </w:rPr>
      </w:pPr>
    </w:p>
    <w:p w14:paraId="0AA32F6F" w14:textId="77777777" w:rsidR="00686914" w:rsidRDefault="00686914" w:rsidP="00AA3D46">
      <w:pPr>
        <w:ind w:left="360"/>
        <w:rPr>
          <w:caps/>
          <w:sz w:val="18"/>
          <w:szCs w:val="18"/>
        </w:rPr>
      </w:pPr>
    </w:p>
    <w:p w14:paraId="315F70BE" w14:textId="77777777" w:rsidR="00686914" w:rsidRDefault="00686914" w:rsidP="00AA3D46">
      <w:pPr>
        <w:ind w:left="360"/>
        <w:rPr>
          <w:caps/>
          <w:sz w:val="18"/>
          <w:szCs w:val="18"/>
        </w:rPr>
      </w:pPr>
    </w:p>
    <w:p w14:paraId="35750470" w14:textId="77777777" w:rsidR="00686914" w:rsidRDefault="00686914" w:rsidP="00AA3D46">
      <w:pPr>
        <w:ind w:left="360"/>
        <w:rPr>
          <w:caps/>
          <w:sz w:val="18"/>
          <w:szCs w:val="18"/>
        </w:rPr>
      </w:pPr>
    </w:p>
    <w:p w14:paraId="6538073D" w14:textId="77777777" w:rsidR="00686914" w:rsidRDefault="00686914" w:rsidP="00AA3D46">
      <w:pPr>
        <w:ind w:left="360"/>
        <w:rPr>
          <w:caps/>
          <w:sz w:val="18"/>
          <w:szCs w:val="18"/>
        </w:rPr>
      </w:pPr>
    </w:p>
    <w:p w14:paraId="317AA519" w14:textId="77777777" w:rsidR="00686914" w:rsidRDefault="00686914" w:rsidP="00AA3D46">
      <w:pPr>
        <w:ind w:left="360"/>
        <w:rPr>
          <w:caps/>
          <w:sz w:val="18"/>
          <w:szCs w:val="18"/>
        </w:rPr>
      </w:pPr>
    </w:p>
    <w:p w14:paraId="491C862D" w14:textId="77777777" w:rsidR="00686914" w:rsidRDefault="00686914" w:rsidP="00AA3D46">
      <w:pPr>
        <w:ind w:left="360"/>
        <w:rPr>
          <w:caps/>
          <w:sz w:val="18"/>
          <w:szCs w:val="18"/>
        </w:rPr>
      </w:pPr>
    </w:p>
    <w:p w14:paraId="66543ADF" w14:textId="77777777" w:rsidR="00686914" w:rsidRDefault="00686914" w:rsidP="00AA3D46">
      <w:pPr>
        <w:ind w:left="360"/>
        <w:rPr>
          <w:caps/>
          <w:sz w:val="18"/>
          <w:szCs w:val="18"/>
        </w:rPr>
      </w:pPr>
    </w:p>
    <w:p w14:paraId="486364A3" w14:textId="77777777" w:rsidR="00686914" w:rsidRDefault="00686914" w:rsidP="00AA3D46">
      <w:pPr>
        <w:ind w:left="360"/>
        <w:rPr>
          <w:caps/>
          <w:sz w:val="18"/>
          <w:szCs w:val="18"/>
        </w:rPr>
      </w:pPr>
    </w:p>
    <w:sectPr w:rsidR="00686914" w:rsidSect="006B4426">
      <w:headerReference w:type="default" r:id="rId12"/>
      <w:footerReference w:type="default" r:id="rId13"/>
      <w:pgSz w:w="12240" w:h="15840"/>
      <w:pgMar w:top="720" w:right="1354" w:bottom="720" w:left="1354" w:header="720" w:footer="72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Author" w:initials="A">
    <w:p w14:paraId="39E1E147" w14:textId="77777777" w:rsidR="00C347A3" w:rsidRDefault="00C347A3">
      <w:pPr>
        <w:pStyle w:val="CommentText"/>
      </w:pPr>
      <w:r>
        <w:rPr>
          <w:rStyle w:val="CommentReference"/>
        </w:rPr>
        <w:annotationRef/>
      </w:r>
      <w:r>
        <w:t>Check only those that apply. Verify with Utility.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9E1E1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E1E147" w16cid:durableId="212C6E2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30606" w14:textId="77777777" w:rsidR="004C39DA" w:rsidRDefault="004C39DA">
      <w:r>
        <w:separator/>
      </w:r>
    </w:p>
  </w:endnote>
  <w:endnote w:type="continuationSeparator" w:id="0">
    <w:p w14:paraId="09125015" w14:textId="77777777" w:rsidR="004C39DA" w:rsidRDefault="004C3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D2AA2" w14:textId="77777777" w:rsidR="00AE4186" w:rsidRPr="00AE4186" w:rsidRDefault="00AE4186" w:rsidP="00AE4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4B8ED" w14:textId="77777777" w:rsidR="004C39DA" w:rsidRDefault="004C39DA">
      <w:r>
        <w:separator/>
      </w:r>
    </w:p>
  </w:footnote>
  <w:footnote w:type="continuationSeparator" w:id="0">
    <w:p w14:paraId="38DBF625" w14:textId="77777777" w:rsidR="004C39DA" w:rsidRDefault="004C3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11520" w14:textId="77777777" w:rsidR="00C347A3" w:rsidRPr="00DA025C" w:rsidRDefault="00C347A3" w:rsidP="00DA0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13"/>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39DA"/>
    <w:rsid w:val="00011669"/>
    <w:rsid w:val="0001331D"/>
    <w:rsid w:val="00015F2E"/>
    <w:rsid w:val="00021841"/>
    <w:rsid w:val="00034C4C"/>
    <w:rsid w:val="00060F64"/>
    <w:rsid w:val="0007313A"/>
    <w:rsid w:val="000A127D"/>
    <w:rsid w:val="000A278C"/>
    <w:rsid w:val="000D451B"/>
    <w:rsid w:val="00100A10"/>
    <w:rsid w:val="00101689"/>
    <w:rsid w:val="00127E55"/>
    <w:rsid w:val="00151427"/>
    <w:rsid w:val="00167A03"/>
    <w:rsid w:val="00177C8A"/>
    <w:rsid w:val="00190CA0"/>
    <w:rsid w:val="00191663"/>
    <w:rsid w:val="00196F3B"/>
    <w:rsid w:val="001A05F1"/>
    <w:rsid w:val="001A135C"/>
    <w:rsid w:val="001C2D44"/>
    <w:rsid w:val="001F1B6E"/>
    <w:rsid w:val="00203A95"/>
    <w:rsid w:val="00214DEF"/>
    <w:rsid w:val="00245C49"/>
    <w:rsid w:val="002533CC"/>
    <w:rsid w:val="002744DB"/>
    <w:rsid w:val="002754B9"/>
    <w:rsid w:val="00282521"/>
    <w:rsid w:val="00296DC8"/>
    <w:rsid w:val="00297427"/>
    <w:rsid w:val="002A06FB"/>
    <w:rsid w:val="002A3AA5"/>
    <w:rsid w:val="002D0511"/>
    <w:rsid w:val="002D0AA3"/>
    <w:rsid w:val="002D0C66"/>
    <w:rsid w:val="0030769D"/>
    <w:rsid w:val="00311956"/>
    <w:rsid w:val="00331168"/>
    <w:rsid w:val="003457C8"/>
    <w:rsid w:val="00355D3B"/>
    <w:rsid w:val="00361D36"/>
    <w:rsid w:val="003701D6"/>
    <w:rsid w:val="00375980"/>
    <w:rsid w:val="0038458E"/>
    <w:rsid w:val="00391E97"/>
    <w:rsid w:val="003B3461"/>
    <w:rsid w:val="003B7380"/>
    <w:rsid w:val="003D13EE"/>
    <w:rsid w:val="003D744D"/>
    <w:rsid w:val="003E4F7E"/>
    <w:rsid w:val="00400234"/>
    <w:rsid w:val="004034BE"/>
    <w:rsid w:val="00417686"/>
    <w:rsid w:val="00470CD1"/>
    <w:rsid w:val="00475ECF"/>
    <w:rsid w:val="004C39DA"/>
    <w:rsid w:val="004D12D1"/>
    <w:rsid w:val="004E68E8"/>
    <w:rsid w:val="004F4E06"/>
    <w:rsid w:val="00515DCA"/>
    <w:rsid w:val="005773E7"/>
    <w:rsid w:val="00580DEB"/>
    <w:rsid w:val="00585011"/>
    <w:rsid w:val="00597072"/>
    <w:rsid w:val="005D646B"/>
    <w:rsid w:val="005F44A5"/>
    <w:rsid w:val="0064231D"/>
    <w:rsid w:val="00686914"/>
    <w:rsid w:val="00697968"/>
    <w:rsid w:val="00697FCA"/>
    <w:rsid w:val="006A2FCE"/>
    <w:rsid w:val="006B2CF7"/>
    <w:rsid w:val="006B4426"/>
    <w:rsid w:val="006C6997"/>
    <w:rsid w:val="006E241F"/>
    <w:rsid w:val="006F1035"/>
    <w:rsid w:val="006F709B"/>
    <w:rsid w:val="00711BD9"/>
    <w:rsid w:val="00745480"/>
    <w:rsid w:val="007747A8"/>
    <w:rsid w:val="007768F0"/>
    <w:rsid w:val="0077747B"/>
    <w:rsid w:val="007809BF"/>
    <w:rsid w:val="00784BDC"/>
    <w:rsid w:val="007951BB"/>
    <w:rsid w:val="007C15B3"/>
    <w:rsid w:val="007D7795"/>
    <w:rsid w:val="007E3263"/>
    <w:rsid w:val="007E698F"/>
    <w:rsid w:val="007E70D0"/>
    <w:rsid w:val="007F1804"/>
    <w:rsid w:val="008130A3"/>
    <w:rsid w:val="00822591"/>
    <w:rsid w:val="00840D0D"/>
    <w:rsid w:val="008571B3"/>
    <w:rsid w:val="00871820"/>
    <w:rsid w:val="00891347"/>
    <w:rsid w:val="008A02DF"/>
    <w:rsid w:val="008A5089"/>
    <w:rsid w:val="008C457A"/>
    <w:rsid w:val="008C6FF2"/>
    <w:rsid w:val="008D0AE9"/>
    <w:rsid w:val="008F2949"/>
    <w:rsid w:val="00902BDC"/>
    <w:rsid w:val="0090361C"/>
    <w:rsid w:val="00932BCE"/>
    <w:rsid w:val="009376B9"/>
    <w:rsid w:val="009458BB"/>
    <w:rsid w:val="00967CCB"/>
    <w:rsid w:val="00967E7C"/>
    <w:rsid w:val="009739D1"/>
    <w:rsid w:val="0097416B"/>
    <w:rsid w:val="00981397"/>
    <w:rsid w:val="00994304"/>
    <w:rsid w:val="009C1445"/>
    <w:rsid w:val="009E32D8"/>
    <w:rsid w:val="009F1A26"/>
    <w:rsid w:val="00A0485E"/>
    <w:rsid w:val="00A131A7"/>
    <w:rsid w:val="00A214B9"/>
    <w:rsid w:val="00A2681C"/>
    <w:rsid w:val="00A341FA"/>
    <w:rsid w:val="00A35E11"/>
    <w:rsid w:val="00A500E1"/>
    <w:rsid w:val="00A61008"/>
    <w:rsid w:val="00A64DEB"/>
    <w:rsid w:val="00A67655"/>
    <w:rsid w:val="00A81C40"/>
    <w:rsid w:val="00A84FAA"/>
    <w:rsid w:val="00A93759"/>
    <w:rsid w:val="00A95DC6"/>
    <w:rsid w:val="00A96729"/>
    <w:rsid w:val="00A96FE3"/>
    <w:rsid w:val="00AA3D46"/>
    <w:rsid w:val="00AB292B"/>
    <w:rsid w:val="00AC6449"/>
    <w:rsid w:val="00AD1B85"/>
    <w:rsid w:val="00AD26FE"/>
    <w:rsid w:val="00AD55D9"/>
    <w:rsid w:val="00AE4186"/>
    <w:rsid w:val="00B05917"/>
    <w:rsid w:val="00B14C02"/>
    <w:rsid w:val="00B22541"/>
    <w:rsid w:val="00B3301F"/>
    <w:rsid w:val="00B366E2"/>
    <w:rsid w:val="00B532A2"/>
    <w:rsid w:val="00B53411"/>
    <w:rsid w:val="00B63C8A"/>
    <w:rsid w:val="00B93772"/>
    <w:rsid w:val="00BB03E7"/>
    <w:rsid w:val="00BB41CB"/>
    <w:rsid w:val="00BF7DA0"/>
    <w:rsid w:val="00C06B66"/>
    <w:rsid w:val="00C14B64"/>
    <w:rsid w:val="00C22A89"/>
    <w:rsid w:val="00C347A3"/>
    <w:rsid w:val="00C5055F"/>
    <w:rsid w:val="00C6783E"/>
    <w:rsid w:val="00C84C77"/>
    <w:rsid w:val="00CA5273"/>
    <w:rsid w:val="00CB2808"/>
    <w:rsid w:val="00CB650F"/>
    <w:rsid w:val="00CC2581"/>
    <w:rsid w:val="00CE06EF"/>
    <w:rsid w:val="00CE501D"/>
    <w:rsid w:val="00CE6A78"/>
    <w:rsid w:val="00CF3CB1"/>
    <w:rsid w:val="00D03E06"/>
    <w:rsid w:val="00D20B91"/>
    <w:rsid w:val="00D33DE2"/>
    <w:rsid w:val="00D36F92"/>
    <w:rsid w:val="00D41906"/>
    <w:rsid w:val="00D41C96"/>
    <w:rsid w:val="00D548AF"/>
    <w:rsid w:val="00D73A01"/>
    <w:rsid w:val="00D9193B"/>
    <w:rsid w:val="00D93712"/>
    <w:rsid w:val="00DA025C"/>
    <w:rsid w:val="00DA0BC8"/>
    <w:rsid w:val="00DA34B6"/>
    <w:rsid w:val="00DB23AE"/>
    <w:rsid w:val="00DB5C3F"/>
    <w:rsid w:val="00DD1CD1"/>
    <w:rsid w:val="00DD32C2"/>
    <w:rsid w:val="00DE68FF"/>
    <w:rsid w:val="00DE7DF4"/>
    <w:rsid w:val="00E00008"/>
    <w:rsid w:val="00E050AE"/>
    <w:rsid w:val="00E2134C"/>
    <w:rsid w:val="00E44375"/>
    <w:rsid w:val="00E51D91"/>
    <w:rsid w:val="00E60631"/>
    <w:rsid w:val="00E84165"/>
    <w:rsid w:val="00E87F86"/>
    <w:rsid w:val="00E91F7C"/>
    <w:rsid w:val="00EA0A97"/>
    <w:rsid w:val="00EA5D22"/>
    <w:rsid w:val="00EC5D12"/>
    <w:rsid w:val="00EC70D0"/>
    <w:rsid w:val="00EE30B1"/>
    <w:rsid w:val="00F1450E"/>
    <w:rsid w:val="00F17C2F"/>
    <w:rsid w:val="00F24319"/>
    <w:rsid w:val="00F30505"/>
    <w:rsid w:val="00F454BC"/>
    <w:rsid w:val="00F56A4B"/>
    <w:rsid w:val="00F65D9B"/>
    <w:rsid w:val="00F70062"/>
    <w:rsid w:val="00F72CA4"/>
    <w:rsid w:val="00F73D8E"/>
    <w:rsid w:val="00F745AC"/>
    <w:rsid w:val="00F75D0C"/>
    <w:rsid w:val="00F76B82"/>
    <w:rsid w:val="00F84C57"/>
    <w:rsid w:val="00F92A8C"/>
    <w:rsid w:val="00F977CA"/>
    <w:rsid w:val="00FA1C91"/>
    <w:rsid w:val="00FA53F4"/>
    <w:rsid w:val="00FB2B79"/>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1A6ACF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585011"/>
    <w:pPr>
      <w:keepNext/>
      <w:spacing w:before="240" w:after="240"/>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585011"/>
    <w:rPr>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 w:type="paragraph" w:styleId="NoSpacing">
    <w:name w:val="No Spacing"/>
    <w:uiPriority w:val="1"/>
    <w:qFormat/>
    <w:rsid w:val="006B4426"/>
    <w:pPr>
      <w:autoSpaceDE w:val="0"/>
      <w:autoSpaceDN w:val="0"/>
      <w:adjustRightInd w:val="0"/>
      <w:jc w:val="both"/>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Tariff\(CCN)%20(Docket%20No)%20Water%20Tarif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EEA42-B6D5-473C-A093-7752C0A7F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(Docket No) Water Tariff.dotx</Template>
  <TotalTime>0</TotalTime>
  <Pages>4</Pages>
  <Words>833</Words>
  <Characters>4701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2020-07-17T16:54:00Z</dcterms:created>
  <dcterms:modified xsi:type="dcterms:W3CDTF">2020-12-14T19:30:00Z</dcterms:modified>
</cp:coreProperties>
</file>